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7CC8" w:rsidR="00B63784" w:rsidP="00264C9B" w:rsidRDefault="00C966AC" w14:paraId="0F924F8F" w14:textId="77777777">
      <w:pPr>
        <w:autoSpaceDE w:val="false"/>
        <w:autoSpaceDN w:val="false"/>
        <w:adjustRightInd w:val="false"/>
        <w15:collapsed w:val="false"/>
        <w:rPr>
          <w:rFonts w:ascii="Arial" w:hAnsi="Arial" w:cs="Arial"/>
          <w:b/>
        </w:rPr>
      </w:pPr>
      <w:r w:rsidRPr="00C07CC8">
        <w:rPr>
          <w:rFonts w:ascii="Arial" w:hAnsi="Arial" w:cs="Arial"/>
        </w:rPr>
        <w:t xml:space="preserve">           </w:t>
      </w:r>
      <w:r w:rsidRPr="00C07CC8" w:rsidR="00B63784">
        <w:rPr>
          <w:rFonts w:ascii="Arial" w:hAnsi="Arial" w:cs="Arial"/>
          <w:b/>
        </w:rPr>
        <w:t xml:space="preserve">          </w:t>
      </w:r>
      <w:r w:rsidRPr="00C07CC8" w:rsidR="00C07CC8">
        <w:rPr>
          <w:rFonts w:ascii="Arial" w:hAnsi="Arial" w:cs="Arial"/>
          <w:b/>
          <w:noProof/>
        </w:rPr>
        <w:drawing>
          <wp:inline distT="0" distB="0" distL="0" distR="0">
            <wp:extent cx="518795" cy="6686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7CC8" w:rsidR="00B63784">
        <w:rPr>
          <w:rFonts w:ascii="Arial" w:hAnsi="Arial" w:cs="Arial"/>
          <w:b/>
        </w:rPr>
        <w:t xml:space="preserve">       </w:t>
      </w:r>
    </w:p>
    <w:p w:rsidR="00EA1E03" w:rsidP="00EA1E03" w:rsidRDefault="00EA1E03" w14:paraId="7B02E5CE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EA1E03" w:rsidP="00EA1E03" w:rsidRDefault="00EA1E03" w14:paraId="39370D44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OPĆINSKI SUD U BJELOVARU                            </w:t>
      </w:r>
    </w:p>
    <w:p w:rsidR="00EA1E03" w:rsidP="00EA1E03" w:rsidRDefault="00EA1E03" w14:paraId="1004C63E" w14:textId="7777777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BJELOVAR, TRG EUGENA KVATERNIKA 8 </w:t>
      </w:r>
    </w:p>
    <w:p w:rsidR="00EA1E03" w:rsidP="00EA1E03" w:rsidRDefault="00EA1E03" w14:paraId="2235F884" w14:textId="77777777">
      <w:pPr>
        <w:pStyle w:val="Bezproreda"/>
        <w:rPr>
          <w:rFonts w:ascii="Arial" w:hAnsi="Arial" w:cs="Arial"/>
        </w:rPr>
      </w:pPr>
    </w:p>
    <w:p w:rsidR="00EA1E03" w:rsidP="00EA1E03" w:rsidRDefault="00EA1E03" w14:paraId="0B8B9814" w14:textId="77777777">
      <w:pPr>
        <w:ind w:left="708"/>
        <w:rPr>
          <w:rFonts w:ascii="Arial" w:hAnsi="Arial" w:cs="Arial"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Poslovni broj: Pp-</w:t>
      </w:r>
      <w:r w:rsidR="004F7EE2">
        <w:rPr>
          <w:rFonts w:ascii="Arial" w:hAnsi="Arial" w:cs="Arial"/>
        </w:rPr>
        <w:t>1</w:t>
      </w:r>
      <w:r w:rsidR="00692870">
        <w:rPr>
          <w:rFonts w:ascii="Arial" w:hAnsi="Arial" w:cs="Arial"/>
        </w:rPr>
        <w:t>997</w:t>
      </w:r>
      <w:r>
        <w:rPr>
          <w:rFonts w:ascii="Arial" w:hAnsi="Arial" w:cs="Arial"/>
        </w:rPr>
        <w:t>/202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>-</w:t>
      </w:r>
      <w:r w:rsidR="00A76B6E">
        <w:rPr>
          <w:rFonts w:ascii="Arial" w:hAnsi="Arial" w:cs="Arial"/>
        </w:rPr>
        <w:t>5</w:t>
      </w:r>
    </w:p>
    <w:p w:rsidR="00EA1E03" w:rsidP="00EA1E03" w:rsidRDefault="00EA1E03" w14:paraId="0555EC9E" w14:textId="77777777">
      <w:pPr>
        <w:rPr>
          <w:rFonts w:ascii="Arial" w:hAnsi="Arial" w:cs="Arial"/>
        </w:rPr>
      </w:pPr>
    </w:p>
    <w:p w:rsidR="00EA1E03" w:rsidP="00EA1E03" w:rsidRDefault="00EA1E03" w14:paraId="4C632976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  I M E  R E P U B L I K E  H R V A T S K E</w:t>
      </w:r>
    </w:p>
    <w:p w:rsidR="00EA1E03" w:rsidP="00EA1E03" w:rsidRDefault="00EA1E03" w14:paraId="133A7953" w14:textId="777777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</w:p>
    <w:p w:rsidR="00EA1E03" w:rsidP="00EA1E03" w:rsidRDefault="00EA1E03" w14:paraId="454D1661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A</w:t>
      </w:r>
    </w:p>
    <w:p w:rsidR="00EA1E03" w:rsidP="00EA1E03" w:rsidRDefault="00EA1E03" w14:paraId="39606E0A" w14:textId="77777777">
      <w:pPr>
        <w:rPr>
          <w:rFonts w:ascii="Arial" w:hAnsi="Arial" w:cs="Arial"/>
        </w:rPr>
      </w:pPr>
    </w:p>
    <w:p w:rsidR="00EA1E03" w:rsidP="00EA1E03" w:rsidRDefault="00EA1E03" w14:paraId="436A579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ab/>
        <w:t xml:space="preserve">Općinski sud u Bjelovaru, po sucu mr. sc. Petru Malivuk-Jovanović uz sudjelovanje zapisničarke Snježane Odorčić, u prekršajnom postupku protiv okrivljenog </w:t>
      </w:r>
      <w:r w:rsidR="00692870">
        <w:rPr>
          <w:rFonts w:ascii="Arial" w:hAnsi="Arial" w:cs="Arial"/>
        </w:rPr>
        <w:t xml:space="preserve">Marko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 w:rsidR="00692870">
        <w:rPr>
          <w:rFonts w:ascii="Arial" w:hAnsi="Arial" w:cs="Arial"/>
        </w:rPr>
        <w:t>, Zagreb, Charlesa Darwina 6 c</w:t>
      </w:r>
      <w:r w:rsidR="0085544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zbog prekršaja iz čl. 229. Zakona o sigurnosti prometa na cestama (Narodne novine 67/08, 74/11, 80/13, 92/14, 64/15, 108/17, 70/19, 42/20, 85/22, 114/22</w:t>
      </w:r>
      <w:r w:rsidR="00855447">
        <w:rPr>
          <w:rFonts w:ascii="Arial" w:hAnsi="Arial" w:cs="Arial"/>
        </w:rPr>
        <w:t>, 145/25</w:t>
      </w:r>
      <w:r>
        <w:rPr>
          <w:rFonts w:ascii="Arial" w:hAnsi="Arial" w:cs="Arial"/>
          <w:bCs/>
        </w:rPr>
        <w:t xml:space="preserve"> dalje: Zakon o sigurnosti prometa na cestama</w:t>
      </w:r>
      <w:r>
        <w:rPr>
          <w:rFonts w:ascii="Arial" w:hAnsi="Arial" w:cs="Arial"/>
        </w:rPr>
        <w:t xml:space="preserve">), povodom Prekršajnog naloga PP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 Klasa: 211-07/2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>-3/</w:t>
      </w:r>
      <w:r w:rsidR="00692870">
        <w:rPr>
          <w:rFonts w:ascii="Arial" w:hAnsi="Arial" w:cs="Arial"/>
        </w:rPr>
        <w:t>8583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Urbroj</w:t>
      </w:r>
      <w:proofErr w:type="spellEnd"/>
      <w:r>
        <w:rPr>
          <w:rFonts w:ascii="Arial" w:hAnsi="Arial" w:cs="Arial"/>
        </w:rPr>
        <w:t>: 511-02-0</w:t>
      </w:r>
      <w:r w:rsidR="00692870">
        <w:rPr>
          <w:rFonts w:ascii="Arial" w:hAnsi="Arial" w:cs="Arial"/>
        </w:rPr>
        <w:t>6</w:t>
      </w:r>
      <w:r>
        <w:rPr>
          <w:rFonts w:ascii="Arial" w:hAnsi="Arial" w:cs="Arial"/>
        </w:rPr>
        <w:t>-2</w:t>
      </w:r>
      <w:r w:rsidR="004F7EE2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-2 od </w:t>
      </w:r>
      <w:r w:rsidR="00692870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. </w:t>
      </w:r>
      <w:r w:rsidR="004F7EE2">
        <w:rPr>
          <w:rFonts w:ascii="Arial" w:hAnsi="Arial" w:cs="Arial"/>
        </w:rPr>
        <w:t>s</w:t>
      </w:r>
      <w:r w:rsidR="00692870">
        <w:rPr>
          <w:rFonts w:ascii="Arial" w:hAnsi="Arial" w:cs="Arial"/>
        </w:rPr>
        <w:t>vibnja</w:t>
      </w:r>
      <w:r>
        <w:rPr>
          <w:rFonts w:ascii="Arial" w:hAnsi="Arial" w:cs="Arial"/>
        </w:rPr>
        <w:t xml:space="preserve"> 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dana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 </w:t>
      </w:r>
      <w:r w:rsidR="00692870">
        <w:rPr>
          <w:rFonts w:ascii="Arial" w:hAnsi="Arial" w:cs="Arial"/>
        </w:rPr>
        <w:t>lip</w:t>
      </w:r>
      <w:r w:rsidR="004F7EE2">
        <w:rPr>
          <w:rFonts w:ascii="Arial" w:hAnsi="Arial" w:cs="Arial"/>
        </w:rPr>
        <w:t>nja</w:t>
      </w:r>
      <w:r>
        <w:rPr>
          <w:rFonts w:ascii="Arial" w:hAnsi="Arial" w:cs="Arial"/>
        </w:rPr>
        <w:t xml:space="preserve"> 202</w:t>
      </w:r>
      <w:r w:rsidR="001A67DA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:rsidR="00EA1E03" w:rsidP="00EA1E03" w:rsidRDefault="00EA1E03" w14:paraId="61AE18A9" w14:textId="77777777">
      <w:pPr>
        <w:jc w:val="both"/>
        <w:rPr>
          <w:rFonts w:ascii="Arial" w:hAnsi="Arial" w:cs="Arial"/>
        </w:rPr>
      </w:pPr>
    </w:p>
    <w:p w:rsidR="00EA1E03" w:rsidP="00EA1E03" w:rsidRDefault="00EA1E03" w14:paraId="6EF4F411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u d i o  j e</w:t>
      </w:r>
    </w:p>
    <w:p w:rsidR="00EA1E03" w:rsidP="00EA1E03" w:rsidRDefault="00EA1E03" w14:paraId="464426DD" w14:textId="77777777">
      <w:pPr>
        <w:rPr>
          <w:rFonts w:ascii="Arial" w:hAnsi="Arial" w:cs="Arial"/>
          <w:bCs/>
        </w:rPr>
      </w:pPr>
    </w:p>
    <w:p w:rsidRPr="00F80012" w:rsidR="00F80012" w:rsidP="00F80012" w:rsidRDefault="00EA1E03" w14:paraId="3F93BB56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OKRIVLJENI </w:t>
      </w:r>
      <w:bookmarkStart w:name="_Hlk232406179" w:id="0"/>
      <w:r w:rsidRPr="00692870" w:rsidR="00692870">
        <w:rPr>
          <w:rFonts w:ascii="Arial" w:hAnsi="Arial" w:cs="Arial"/>
        </w:rPr>
        <w:t>MARKO LUŠIĆ, OIB: 47369613880, prebivalište Zagreb, Charlesa Darwina 6c, sin Ante i Marine, rođen 25. travnja 1986. u Zagrebu, državljanin Republike Hrvatske, pismen, ekonomist, zaposlen, prima plaću od 1.200,00 eura, oženjen, otac jednog djeteta, prekršajno nekažnjavan</w:t>
      </w:r>
      <w:bookmarkEnd w:id="0"/>
    </w:p>
    <w:p w:rsidR="00EA1E03" w:rsidP="00855447" w:rsidRDefault="00EA1E03" w14:paraId="21869DEC" w14:textId="77777777">
      <w:pPr>
        <w:jc w:val="both"/>
        <w:rPr>
          <w:rFonts w:ascii="Arial" w:hAnsi="Arial" w:cs="Arial"/>
        </w:rPr>
      </w:pPr>
    </w:p>
    <w:p w:rsidR="00EA1E03" w:rsidP="00EA1E03" w:rsidRDefault="00EA1E03" w14:paraId="44652BBE" w14:textId="77777777">
      <w:pPr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k r i v  j e </w:t>
      </w:r>
    </w:p>
    <w:p w:rsidR="00EA1E03" w:rsidP="00EA1E03" w:rsidRDefault="00EA1E03" w14:paraId="784BFD06" w14:textId="77777777">
      <w:pPr>
        <w:jc w:val="center"/>
        <w:rPr>
          <w:rFonts w:ascii="Arial" w:hAnsi="Arial" w:cs="Arial"/>
          <w:b/>
          <w:bCs/>
        </w:rPr>
      </w:pPr>
    </w:p>
    <w:p w:rsidR="00692870" w:rsidP="00EA1E03" w:rsidRDefault="00EA1E03" w14:paraId="1636C9B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 xml:space="preserve">I. što okrivljeni </w:t>
      </w:r>
      <w:r w:rsidR="00692870">
        <w:rPr>
          <w:rFonts w:ascii="Arial" w:hAnsi="Arial" w:cs="Arial"/>
        </w:rPr>
        <w:t xml:space="preserve">Marko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 w:rsidR="00C66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dana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. </w:t>
      </w:r>
      <w:r w:rsidR="004F7EE2">
        <w:rPr>
          <w:rFonts w:ascii="Arial" w:hAnsi="Arial" w:cs="Arial"/>
        </w:rPr>
        <w:t>s</w:t>
      </w:r>
      <w:r w:rsidR="00692870">
        <w:rPr>
          <w:rFonts w:ascii="Arial" w:hAnsi="Arial" w:cs="Arial"/>
        </w:rPr>
        <w:t>iječnja</w:t>
      </w:r>
      <w:r>
        <w:rPr>
          <w:rFonts w:ascii="Arial" w:hAnsi="Arial" w:cs="Arial"/>
        </w:rPr>
        <w:t xml:space="preserve"> 202</w:t>
      </w:r>
      <w:r w:rsidR="0085544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u </w:t>
      </w:r>
      <w:r w:rsidR="00692870">
        <w:rPr>
          <w:rFonts w:ascii="Arial" w:hAnsi="Arial" w:cs="Arial"/>
        </w:rPr>
        <w:t>11</w:t>
      </w:r>
      <w:r>
        <w:rPr>
          <w:rFonts w:ascii="Arial" w:hAnsi="Arial" w:cs="Arial"/>
        </w:rPr>
        <w:t>,</w:t>
      </w:r>
      <w:r w:rsidR="00692870">
        <w:rPr>
          <w:rFonts w:ascii="Arial" w:hAnsi="Arial" w:cs="Arial"/>
        </w:rPr>
        <w:t>3</w:t>
      </w:r>
      <w:r w:rsidR="004F7EE2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sati, u mjestu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, </w:t>
      </w:r>
      <w:r w:rsidR="00692870">
        <w:rPr>
          <w:rFonts w:ascii="Arial" w:hAnsi="Arial" w:cs="Arial"/>
        </w:rPr>
        <w:t>Milana Novačića 3</w:t>
      </w:r>
      <w:r>
        <w:rPr>
          <w:rFonts w:ascii="Arial" w:hAnsi="Arial" w:cs="Arial"/>
        </w:rPr>
        <w:t xml:space="preserve">, </w:t>
      </w:r>
      <w:r w:rsidR="001A67DA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vozil</w:t>
      </w:r>
      <w:r w:rsidR="001A67D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N</w:t>
      </w:r>
      <w:r w:rsidR="003D28ED">
        <w:rPr>
          <w:rFonts w:ascii="Arial" w:hAnsi="Arial" w:cs="Arial"/>
        </w:rPr>
        <w:t>1</w:t>
      </w:r>
      <w:r w:rsidR="00C6685A">
        <w:rPr>
          <w:rFonts w:ascii="Arial" w:hAnsi="Arial" w:cs="Arial"/>
        </w:rPr>
        <w:t xml:space="preserve"> marke </w:t>
      </w:r>
      <w:r w:rsidR="00692870">
        <w:rPr>
          <w:rFonts w:ascii="Arial" w:hAnsi="Arial" w:cs="Arial"/>
        </w:rPr>
        <w:t>Toyota</w:t>
      </w:r>
      <w:r w:rsidR="00C66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reg. oznake </w:t>
      </w:r>
      <w:r w:rsidR="00692870">
        <w:rPr>
          <w:rFonts w:ascii="Arial" w:hAnsi="Arial" w:cs="Arial"/>
        </w:rPr>
        <w:t>ZG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4575</w:t>
      </w:r>
      <w:r>
        <w:rPr>
          <w:rFonts w:ascii="Arial" w:hAnsi="Arial" w:cs="Arial"/>
        </w:rPr>
        <w:t>-</w:t>
      </w:r>
      <w:r w:rsidR="00692870">
        <w:rPr>
          <w:rFonts w:ascii="Arial" w:hAnsi="Arial" w:cs="Arial"/>
        </w:rPr>
        <w:t>HL</w:t>
      </w:r>
      <w:r w:rsidR="004F7EE2"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 xml:space="preserve">na obavijest o prometnom prekršaju kao odgovorna osoba </w:t>
      </w:r>
      <w:r w:rsidR="004F7EE2">
        <w:rPr>
          <w:rFonts w:ascii="Arial" w:hAnsi="Arial" w:cs="Arial"/>
        </w:rPr>
        <w:t xml:space="preserve">u </w:t>
      </w:r>
      <w:r w:rsidR="00692870">
        <w:rPr>
          <w:rFonts w:ascii="Arial" w:hAnsi="Arial" w:cs="Arial"/>
        </w:rPr>
        <w:t xml:space="preserve">pravnoj osobi, koju je zaprimio dana 30. prosinca 2024. u zakonskom roku od 15 dana koji je tekao od dana 31. prosinca 2024. do 14. siječnja 2025. nije dostavio podatke o osobi kojoj je bilo povjereno na upravljanje vozilo reg. oznake ZG 4575-HL u vrijeme počinjenja prekršaja dana 13. prosinca 2024., a koje vozilo je u vlasništvu pravne osobe </w:t>
      </w:r>
      <w:proofErr w:type="spellStart"/>
      <w:r w:rsidR="00692870">
        <w:rPr>
          <w:rFonts w:ascii="Arial" w:hAnsi="Arial" w:cs="Arial"/>
        </w:rPr>
        <w:t>Lovski</w:t>
      </w:r>
      <w:proofErr w:type="spellEnd"/>
      <w:r w:rsidR="00692870">
        <w:rPr>
          <w:rFonts w:ascii="Arial" w:hAnsi="Arial" w:cs="Arial"/>
        </w:rPr>
        <w:t xml:space="preserve"> d.o.o. za proizvodnju i trgovinu</w:t>
      </w:r>
      <w:r w:rsidR="00C363B0">
        <w:rPr>
          <w:rFonts w:ascii="Arial" w:hAnsi="Arial" w:cs="Arial"/>
        </w:rPr>
        <w:t>,</w:t>
      </w:r>
      <w:r w:rsidR="00692870">
        <w:rPr>
          <w:rFonts w:ascii="Arial" w:hAnsi="Arial" w:cs="Arial"/>
        </w:rPr>
        <w:t xml:space="preserve"> </w:t>
      </w:r>
    </w:p>
    <w:p w:rsidR="00EA1E03" w:rsidP="00EA1E03" w:rsidRDefault="00EA1E03" w14:paraId="4EE43E2D" w14:textId="77777777">
      <w:pPr>
        <w:jc w:val="both"/>
        <w:rPr>
          <w:rFonts w:ascii="Arial" w:hAnsi="Arial" w:cs="Arial"/>
        </w:rPr>
      </w:pPr>
    </w:p>
    <w:p w:rsidR="00EA1E03" w:rsidP="00C363B0" w:rsidRDefault="00EA1E03" w14:paraId="25322B00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čime je okrivljeni počinio prekršaj iz čl. 229. st. </w:t>
      </w:r>
      <w:r w:rsidR="00692870">
        <w:rPr>
          <w:rFonts w:ascii="Arial" w:hAnsi="Arial" w:cs="Arial"/>
        </w:rPr>
        <w:t>4</w:t>
      </w:r>
      <w:r>
        <w:rPr>
          <w:rFonts w:ascii="Arial" w:hAnsi="Arial" w:cs="Arial"/>
        </w:rPr>
        <w:t>., kažnjivo po čl. 229. st. 7. Zakona o sigurnosti prometa na cestama, te mu se</w:t>
      </w:r>
    </w:p>
    <w:p w:rsidR="00B22B0A" w:rsidP="001A67DA" w:rsidRDefault="00B22B0A" w14:paraId="10A872FF" w14:textId="77777777">
      <w:pPr>
        <w:rPr>
          <w:rFonts w:ascii="Arial" w:hAnsi="Arial" w:cs="Arial"/>
          <w:bCs/>
          <w:iCs/>
        </w:rPr>
      </w:pPr>
    </w:p>
    <w:p w:rsidR="00EA1E03" w:rsidP="00EA1E03" w:rsidRDefault="00EA1E03" w14:paraId="29506BDE" w14:textId="77777777">
      <w:pPr>
        <w:jc w:val="center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i z r i č e</w:t>
      </w:r>
    </w:p>
    <w:p w:rsidR="00EA1E03" w:rsidP="00EA1E03" w:rsidRDefault="00EA1E03" w14:paraId="0D46E537" w14:textId="77777777">
      <w:pPr>
        <w:jc w:val="both"/>
        <w:rPr>
          <w:rFonts w:ascii="Arial" w:hAnsi="Arial" w:cs="Arial"/>
        </w:rPr>
      </w:pPr>
    </w:p>
    <w:p w:rsidR="00F80012" w:rsidP="004F7EE2" w:rsidRDefault="00EA1E03" w14:paraId="73D41FFB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čl. 229. st. 7. Zakona o sigurnosti prometa na cestama</w:t>
      </w:r>
      <w:r w:rsidR="001A67DA">
        <w:rPr>
          <w:rFonts w:ascii="Arial" w:hAnsi="Arial" w:cs="Arial"/>
        </w:rPr>
        <w:t xml:space="preserve"> primjenom čl. 37. Prekršajnog zakona</w:t>
      </w:r>
      <w:r>
        <w:rPr>
          <w:rFonts w:ascii="Arial" w:hAnsi="Arial" w:cs="Arial"/>
        </w:rPr>
        <w:t xml:space="preserve"> novčana kazna u iznosu od </w:t>
      </w:r>
      <w:r w:rsidR="00692870">
        <w:rPr>
          <w:rFonts w:ascii="Arial" w:hAnsi="Arial" w:cs="Arial"/>
        </w:rPr>
        <w:t>15</w:t>
      </w:r>
      <w:r>
        <w:rPr>
          <w:rFonts w:ascii="Arial" w:hAnsi="Arial" w:cs="Arial"/>
        </w:rPr>
        <w:t>0,00 eura (</w:t>
      </w:r>
      <w:proofErr w:type="spellStart"/>
      <w:r w:rsidR="00692870">
        <w:rPr>
          <w:rFonts w:ascii="Arial" w:hAnsi="Arial" w:cs="Arial"/>
        </w:rPr>
        <w:t>stopedeset</w:t>
      </w:r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). </w:t>
      </w:r>
    </w:p>
    <w:p w:rsidR="00692870" w:rsidP="00EA1E03" w:rsidRDefault="00692870" w14:paraId="2BDBD872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="00EA1E03" w:rsidP="00EA1E03" w:rsidRDefault="00EA1E03" w14:paraId="2C0B556C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 Temeljem čl. </w:t>
      </w:r>
      <w:smartTag w:uri="urn:schemas-microsoft-com:office:smarttags" w:element="metricconverter">
        <w:smartTagPr>
          <w:attr w:name="ProductID" w:val="33. st"/>
        </w:smartTagPr>
        <w:r>
          <w:rPr>
            <w:rFonts w:ascii="Arial" w:hAnsi="Arial" w:cs="Arial"/>
          </w:rPr>
          <w:t>33. st</w:t>
        </w:r>
      </w:smartTag>
      <w:r>
        <w:rPr>
          <w:rFonts w:ascii="Arial" w:hAnsi="Arial" w:cs="Arial"/>
        </w:rPr>
        <w:t xml:space="preserve">. 10. Prekršajnog zakona, okrivljeni je dužan novčanu kaznu platiti u roku od 90 dana od dana pravomoćnosti presude. Ukoliko okrivljeni u </w:t>
      </w:r>
      <w:r>
        <w:rPr>
          <w:rFonts w:ascii="Arial" w:hAnsi="Arial" w:cs="Arial"/>
        </w:rPr>
        <w:lastRenderedPageBreak/>
        <w:t xml:space="preserve">određenom roku ne plati novčanu kaznu, ista će se temeljem čl. </w:t>
      </w:r>
      <w:smartTag w:uri="urn:schemas-microsoft-com:office:smarttags" w:element="metricconverter">
        <w:smartTagPr>
          <w:attr w:name="ProductID" w:val="34. st"/>
        </w:smartTagPr>
        <w:r>
          <w:rPr>
            <w:rFonts w:ascii="Arial" w:hAnsi="Arial" w:cs="Arial"/>
          </w:rPr>
          <w:t>34. st</w:t>
        </w:r>
      </w:smartTag>
      <w:r>
        <w:rPr>
          <w:rFonts w:ascii="Arial" w:hAnsi="Arial" w:cs="Arial"/>
        </w:rPr>
        <w:t xml:space="preserve">. 1. Prekršajnog zakona izvršiti prisilno. Temeljem čl. 183. Prekršajnog zakona okrivljeni se upozorava da ako u roku koji mu je određen za plaćanje novčane kazne uplati dvije trećine izrečene novčane kazne smatrat će se da je novčana kazna u cijelosti plaćena. </w:t>
      </w:r>
    </w:p>
    <w:p w:rsidR="00EA1E03" w:rsidP="00EA1E03" w:rsidRDefault="00EA1E03" w14:paraId="49D8D910" w14:textId="77777777">
      <w:pPr>
        <w:jc w:val="both"/>
        <w:rPr>
          <w:rFonts w:ascii="Arial" w:hAnsi="Arial" w:cs="Arial"/>
        </w:rPr>
      </w:pPr>
    </w:p>
    <w:p w:rsidR="00EA1E03" w:rsidP="00EA1E03" w:rsidRDefault="00EA1E03" w14:paraId="1F0C29E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III.  Temeljem odredbi članka 139. Prekršajnog zakona okrivljeni </w:t>
      </w:r>
      <w:r w:rsidR="00556668">
        <w:rPr>
          <w:rFonts w:ascii="Arial" w:hAnsi="Arial" w:cs="Arial"/>
        </w:rPr>
        <w:t>je dužan</w:t>
      </w:r>
      <w:r>
        <w:rPr>
          <w:rFonts w:ascii="Arial" w:hAnsi="Arial" w:cs="Arial"/>
        </w:rPr>
        <w:t xml:space="preserve"> naknad</w:t>
      </w:r>
      <w:r w:rsidR="00556668">
        <w:rPr>
          <w:rFonts w:ascii="Arial" w:hAnsi="Arial" w:cs="Arial"/>
        </w:rPr>
        <w:t>iti</w:t>
      </w:r>
      <w:r>
        <w:rPr>
          <w:rFonts w:ascii="Arial" w:hAnsi="Arial" w:cs="Arial"/>
        </w:rPr>
        <w:t xml:space="preserve"> troškov</w:t>
      </w:r>
      <w:r w:rsidR="0055666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prekršajnog postupka</w:t>
      </w:r>
      <w:r w:rsidR="00556668">
        <w:rPr>
          <w:rFonts w:ascii="Arial" w:hAnsi="Arial" w:cs="Arial"/>
        </w:rPr>
        <w:t xml:space="preserve"> u iznosu od </w:t>
      </w:r>
      <w:r w:rsidR="00C80D7E">
        <w:rPr>
          <w:rFonts w:ascii="Arial" w:hAnsi="Arial" w:cs="Arial"/>
        </w:rPr>
        <w:t>86</w:t>
      </w:r>
      <w:r w:rsidR="00556668">
        <w:rPr>
          <w:rFonts w:ascii="Arial" w:hAnsi="Arial" w:cs="Arial"/>
        </w:rPr>
        <w:t>,</w:t>
      </w:r>
      <w:r w:rsidR="00C80D7E">
        <w:rPr>
          <w:rFonts w:ascii="Arial" w:hAnsi="Arial" w:cs="Arial"/>
        </w:rPr>
        <w:t>36</w:t>
      </w:r>
      <w:r w:rsidR="00556668">
        <w:rPr>
          <w:rFonts w:ascii="Arial" w:hAnsi="Arial" w:cs="Arial"/>
        </w:rPr>
        <w:t xml:space="preserve"> eura </w:t>
      </w:r>
      <w:r w:rsidR="00C363B0">
        <w:rPr>
          <w:rFonts w:ascii="Arial" w:hAnsi="Arial" w:cs="Arial"/>
        </w:rPr>
        <w:t>(</w:t>
      </w:r>
      <w:proofErr w:type="spellStart"/>
      <w:r w:rsidR="00C363B0">
        <w:rPr>
          <w:rFonts w:ascii="Arial" w:hAnsi="Arial" w:cs="Arial"/>
        </w:rPr>
        <w:t>osamdesetšesteura</w:t>
      </w:r>
      <w:proofErr w:type="spellEnd"/>
      <w:r w:rsidR="00C363B0">
        <w:rPr>
          <w:rFonts w:ascii="Arial" w:hAnsi="Arial" w:cs="Arial"/>
        </w:rPr>
        <w:t xml:space="preserve"> </w:t>
      </w:r>
      <w:proofErr w:type="spellStart"/>
      <w:r w:rsidR="00C363B0">
        <w:rPr>
          <w:rFonts w:ascii="Arial" w:hAnsi="Arial" w:cs="Arial"/>
        </w:rPr>
        <w:t>itridesetšestcenti</w:t>
      </w:r>
      <w:proofErr w:type="spellEnd"/>
      <w:r w:rsidR="00C363B0">
        <w:rPr>
          <w:rFonts w:ascii="Arial" w:hAnsi="Arial" w:cs="Arial"/>
        </w:rPr>
        <w:t xml:space="preserve">) </w:t>
      </w:r>
      <w:r w:rsidR="00556668">
        <w:rPr>
          <w:rFonts w:ascii="Arial" w:hAnsi="Arial" w:cs="Arial"/>
        </w:rPr>
        <w:t>u roku od 90 dana od dana pravomoćnosti presude.</w:t>
      </w:r>
    </w:p>
    <w:p w:rsidR="00EA1E03" w:rsidP="00EA1E03" w:rsidRDefault="00EA1E03" w14:paraId="30B1779D" w14:textId="77777777">
      <w:pPr>
        <w:ind w:firstLine="708"/>
        <w:jc w:val="both"/>
        <w:rPr>
          <w:rFonts w:ascii="Arial" w:hAnsi="Arial" w:cs="Arial"/>
        </w:rPr>
      </w:pPr>
    </w:p>
    <w:p w:rsidR="00EA1E03" w:rsidP="00EA1E03" w:rsidRDefault="00EA1E03" w14:paraId="234687F2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Obrazloženje</w:t>
      </w:r>
    </w:p>
    <w:p w:rsidR="00EA1E03" w:rsidP="00EA1E03" w:rsidRDefault="00EA1E03" w14:paraId="63DA1472" w14:textId="77777777">
      <w:pPr>
        <w:rPr>
          <w:rFonts w:ascii="Arial" w:hAnsi="Arial" w:cs="Arial"/>
          <w:b/>
          <w:bCs/>
        </w:rPr>
      </w:pPr>
    </w:p>
    <w:p w:rsidR="003D28ED" w:rsidP="003D28ED" w:rsidRDefault="00EA1E03" w14:paraId="404F48D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>P</w:t>
      </w:r>
      <w:r w:rsidR="00C363B0">
        <w:rPr>
          <w:rFonts w:ascii="Arial" w:hAnsi="Arial" w:cs="Arial"/>
        </w:rPr>
        <w:t>olicijska postaja</w:t>
      </w:r>
      <w:r>
        <w:rPr>
          <w:rFonts w:ascii="Arial" w:hAnsi="Arial" w:cs="Arial"/>
        </w:rPr>
        <w:t xml:space="preserve"> </w:t>
      </w:r>
      <w:r w:rsidR="00692870">
        <w:rPr>
          <w:rFonts w:ascii="Arial" w:hAnsi="Arial" w:cs="Arial"/>
        </w:rPr>
        <w:t>Čazma</w:t>
      </w:r>
      <w:r>
        <w:rPr>
          <w:rFonts w:ascii="Arial" w:hAnsi="Arial" w:cs="Arial"/>
        </w:rPr>
        <w:t xml:space="preserve"> dostavila je Prekršajni nalog broj gornji zbog izrekom navedenog prekršaja protiv okrivljenog </w:t>
      </w:r>
      <w:r w:rsidR="00692870">
        <w:rPr>
          <w:rFonts w:ascii="Arial" w:hAnsi="Arial" w:cs="Arial"/>
        </w:rPr>
        <w:t xml:space="preserve">Marka </w:t>
      </w:r>
      <w:proofErr w:type="spellStart"/>
      <w:r w:rsidR="00692870">
        <w:rPr>
          <w:rFonts w:ascii="Arial" w:hAnsi="Arial" w:cs="Arial"/>
        </w:rPr>
        <w:t>Lušić</w:t>
      </w:r>
      <w:proofErr w:type="spellEnd"/>
      <w:r>
        <w:rPr>
          <w:rFonts w:ascii="Arial" w:hAnsi="Arial" w:cs="Arial"/>
        </w:rPr>
        <w:t>.</w:t>
      </w:r>
    </w:p>
    <w:p w:rsidR="003D28ED" w:rsidP="003D28ED" w:rsidRDefault="003D28ED" w14:paraId="3CA9F10A" w14:textId="77777777">
      <w:pPr>
        <w:jc w:val="both"/>
        <w:rPr>
          <w:rFonts w:ascii="Arial" w:hAnsi="Arial" w:cs="Arial"/>
        </w:rPr>
      </w:pPr>
    </w:p>
    <w:p w:rsidR="00F80012" w:rsidP="00F80012" w:rsidRDefault="003D28ED" w14:paraId="5E90E86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ab/>
      </w:r>
      <w:r w:rsidR="00F80012">
        <w:rPr>
          <w:rFonts w:ascii="Arial" w:hAnsi="Arial" w:cs="Arial"/>
        </w:rPr>
        <w:t>U svojoj</w:t>
      </w:r>
      <w:r w:rsidR="00855447">
        <w:rPr>
          <w:rFonts w:ascii="Arial" w:hAnsi="Arial" w:cs="Arial"/>
        </w:rPr>
        <w:t xml:space="preserve"> </w:t>
      </w:r>
      <w:r w:rsidR="00F80012">
        <w:rPr>
          <w:rFonts w:ascii="Arial" w:hAnsi="Arial" w:cs="Arial"/>
        </w:rPr>
        <w:t>obrani okrivljeni je naveo da se smatra krivim radi počinjenja prekršaja koji mu se stavlja na teret</w:t>
      </w:r>
      <w:r w:rsidR="004F7EE2">
        <w:rPr>
          <w:rFonts w:ascii="Arial" w:hAnsi="Arial" w:cs="Arial"/>
        </w:rPr>
        <w:t>.</w:t>
      </w:r>
      <w:r w:rsidR="00855447">
        <w:rPr>
          <w:rFonts w:ascii="Arial" w:hAnsi="Arial" w:cs="Arial"/>
        </w:rPr>
        <w:t xml:space="preserve"> </w:t>
      </w:r>
      <w:r w:rsidRPr="00692870" w:rsidR="00692870">
        <w:rPr>
          <w:rFonts w:ascii="Arial" w:hAnsi="Arial" w:cs="Arial"/>
        </w:rPr>
        <w:t>Što se tiče predmetnog događaja mo</w:t>
      </w:r>
      <w:r w:rsidR="00692870">
        <w:rPr>
          <w:rFonts w:ascii="Arial" w:hAnsi="Arial" w:cs="Arial"/>
        </w:rPr>
        <w:t>že</w:t>
      </w:r>
      <w:r w:rsidRPr="00692870" w:rsidR="00692870">
        <w:rPr>
          <w:rFonts w:ascii="Arial" w:hAnsi="Arial" w:cs="Arial"/>
        </w:rPr>
        <w:t xml:space="preserve"> reći da je točno da ni</w:t>
      </w:r>
      <w:r w:rsidR="00692870">
        <w:rPr>
          <w:rFonts w:ascii="Arial" w:hAnsi="Arial" w:cs="Arial"/>
        </w:rPr>
        <w:t>je</w:t>
      </w:r>
      <w:r w:rsidRPr="00692870" w:rsidR="00692870">
        <w:rPr>
          <w:rFonts w:ascii="Arial" w:hAnsi="Arial" w:cs="Arial"/>
        </w:rPr>
        <w:t xml:space="preserve"> na zahtjev- obavijest o počinjenom prekršaju kao odgovorna osoba u  pravnoj osobi koju </w:t>
      </w:r>
      <w:r w:rsidR="00692870">
        <w:rPr>
          <w:rFonts w:ascii="Arial" w:hAnsi="Arial" w:cs="Arial"/>
        </w:rPr>
        <w:t>je</w:t>
      </w:r>
      <w:r w:rsidRPr="00692870" w:rsidR="00692870">
        <w:rPr>
          <w:rFonts w:ascii="Arial" w:hAnsi="Arial" w:cs="Arial"/>
        </w:rPr>
        <w:t xml:space="preserve"> zaprimio dana 30. prosinca 2024. u zakonskom roku od 15 dana</w:t>
      </w:r>
      <w:r w:rsidR="00692870">
        <w:rPr>
          <w:rFonts w:ascii="Arial" w:hAnsi="Arial" w:cs="Arial"/>
        </w:rPr>
        <w:t>,</w:t>
      </w:r>
      <w:r w:rsidRPr="00692870" w:rsidR="00692870">
        <w:rPr>
          <w:rFonts w:ascii="Arial" w:hAnsi="Arial" w:cs="Arial"/>
        </w:rPr>
        <w:t xml:space="preserve"> a koji je tekao od 31. prosinca 2024. do 14. siječnja 2025. dostavio podatak o osobi kojoj je bilo povjereno na upravljanje vozilo reg. oznake ZG 4575-HL, u vrijeme počinjenja prekršaja dana 13. prosinca  2024., dakle točni su navodi prekršajnog naloga. </w:t>
      </w:r>
      <w:bookmarkStart w:name="_Hlk232406566" w:id="1"/>
      <w:r w:rsidRPr="00692870" w:rsidR="00692870">
        <w:rPr>
          <w:rFonts w:ascii="Arial" w:hAnsi="Arial" w:cs="Arial"/>
        </w:rPr>
        <w:t>Naime, podatke je slala gospođa koja je zaposlena u pravnoj osobi no nije to učinila na točnu e mail adresu policijske postaje Čazma</w:t>
      </w:r>
      <w:r w:rsidR="00C363B0">
        <w:rPr>
          <w:rFonts w:ascii="Arial" w:hAnsi="Arial" w:cs="Arial"/>
        </w:rPr>
        <w:t>. Ž</w:t>
      </w:r>
      <w:r w:rsidRPr="00692870" w:rsidR="00692870">
        <w:rPr>
          <w:rFonts w:ascii="Arial" w:hAnsi="Arial" w:cs="Arial"/>
        </w:rPr>
        <w:t>ao m</w:t>
      </w:r>
      <w:r w:rsidR="00692870">
        <w:rPr>
          <w:rFonts w:ascii="Arial" w:hAnsi="Arial" w:cs="Arial"/>
        </w:rPr>
        <w:t>u</w:t>
      </w:r>
      <w:r w:rsidRPr="00692870" w:rsidR="00692870">
        <w:rPr>
          <w:rFonts w:ascii="Arial" w:hAnsi="Arial" w:cs="Arial"/>
        </w:rPr>
        <w:t xml:space="preserve"> je što je došlo do  navedenog propusta</w:t>
      </w:r>
      <w:bookmarkEnd w:id="1"/>
      <w:r w:rsidRPr="00692870" w:rsidR="00692870">
        <w:rPr>
          <w:rFonts w:ascii="Arial" w:hAnsi="Arial" w:cs="Arial"/>
        </w:rPr>
        <w:t xml:space="preserve">. </w:t>
      </w:r>
    </w:p>
    <w:p w:rsidR="00855447" w:rsidP="00EA1E03" w:rsidRDefault="00855447" w14:paraId="78313E43" w14:textId="77777777">
      <w:pPr>
        <w:jc w:val="both"/>
        <w:rPr>
          <w:rFonts w:ascii="Arial" w:hAnsi="Arial" w:cs="Arial"/>
        </w:rPr>
      </w:pPr>
    </w:p>
    <w:p w:rsidR="00EA1E03" w:rsidP="00EA1E03" w:rsidRDefault="00692870" w14:paraId="142E980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55447">
        <w:rPr>
          <w:rFonts w:ascii="Arial" w:hAnsi="Arial" w:cs="Arial"/>
        </w:rPr>
        <w:t xml:space="preserve">. </w:t>
      </w:r>
      <w:r w:rsidR="00855447">
        <w:rPr>
          <w:rFonts w:ascii="Arial" w:hAnsi="Arial" w:cs="Arial"/>
        </w:rPr>
        <w:tab/>
      </w:r>
      <w:r w:rsidR="004F7EE2">
        <w:rPr>
          <w:rFonts w:ascii="Arial" w:hAnsi="Arial" w:cs="Arial"/>
        </w:rPr>
        <w:t xml:space="preserve">Analizirajući rezultate provedenog dokaznog postupka pojedinačno i u njihovoj ukupnosti proizlazi da je okrivljeni počinio prekršaj koji mu se stavlja na teret obzirom da isto proizlazi iz obrane okrivljenika koji je priznao počinjenje djela. </w:t>
      </w:r>
    </w:p>
    <w:p w:rsidR="004F3AF3" w:rsidP="00EA1E03" w:rsidRDefault="004F3AF3" w14:paraId="5A8B694F" w14:textId="77777777">
      <w:pPr>
        <w:jc w:val="both"/>
        <w:rPr>
          <w:rFonts w:ascii="Arial" w:hAnsi="Arial" w:cs="Arial"/>
        </w:rPr>
      </w:pPr>
    </w:p>
    <w:p w:rsidR="00EA1E03" w:rsidP="00EA1E03" w:rsidRDefault="00692870" w14:paraId="3153E5F3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</w:rPr>
        <w:tab/>
        <w:t xml:space="preserve">Odlučujući o </w:t>
      </w:r>
      <w:r w:rsidR="0089706A">
        <w:rPr>
          <w:rFonts w:ascii="Arial" w:hAnsi="Arial" w:cs="Arial"/>
        </w:rPr>
        <w:t>prekršajno pravnoj</w:t>
      </w:r>
      <w:r w:rsidR="00EA1E03">
        <w:rPr>
          <w:rFonts w:ascii="Arial" w:hAnsi="Arial" w:cs="Arial"/>
        </w:rPr>
        <w:t xml:space="preserve"> sankciji Sud je okrivljenom izrekao novčanu kaznu od </w:t>
      </w:r>
      <w:r>
        <w:rPr>
          <w:rFonts w:ascii="Arial" w:hAnsi="Arial" w:cs="Arial"/>
        </w:rPr>
        <w:t>15</w:t>
      </w:r>
      <w:r w:rsidR="00EA1E03">
        <w:rPr>
          <w:rFonts w:ascii="Arial" w:hAnsi="Arial" w:cs="Arial"/>
        </w:rPr>
        <w:t>0,00 eura kojom kaznom će se zasigurno postići svrh</w:t>
      </w:r>
      <w:r w:rsidR="00C363B0">
        <w:rPr>
          <w:rFonts w:ascii="Arial" w:hAnsi="Arial" w:cs="Arial"/>
        </w:rPr>
        <w:t>a</w:t>
      </w:r>
      <w:r w:rsidR="00EA1E03">
        <w:rPr>
          <w:rFonts w:ascii="Arial" w:hAnsi="Arial" w:cs="Arial"/>
        </w:rPr>
        <w:t xml:space="preserve"> </w:t>
      </w:r>
      <w:r w:rsidR="0089706A">
        <w:rPr>
          <w:rFonts w:ascii="Arial" w:hAnsi="Arial" w:cs="Arial"/>
        </w:rPr>
        <w:t>prekršajno pravnih</w:t>
      </w:r>
      <w:r w:rsidR="00EA1E03">
        <w:rPr>
          <w:rFonts w:ascii="Arial" w:hAnsi="Arial" w:cs="Arial"/>
        </w:rPr>
        <w:t xml:space="preserve"> sankcija i tako utjecati na okrivljenika, ali i na sve ostale da ne čine ovakve ili slične prekršaje obzirom da je kao o</w:t>
      </w:r>
      <w:r w:rsidR="00C80D7E">
        <w:rPr>
          <w:rFonts w:ascii="Arial" w:hAnsi="Arial" w:cs="Arial"/>
        </w:rPr>
        <w:t>lakotnu</w:t>
      </w:r>
      <w:r w:rsidR="00EA1E03">
        <w:rPr>
          <w:rFonts w:ascii="Arial" w:hAnsi="Arial" w:cs="Arial"/>
        </w:rPr>
        <w:t xml:space="preserve"> okolnost našao</w:t>
      </w:r>
      <w:r w:rsidR="004F3A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raniju nekažnjavanost, </w:t>
      </w:r>
      <w:r w:rsidR="000D23A9">
        <w:rPr>
          <w:rFonts w:ascii="Arial" w:hAnsi="Arial" w:cs="Arial"/>
        </w:rPr>
        <w:t>priznanje djela i iskazano žaljenje</w:t>
      </w:r>
      <w:r w:rsidR="00C80D7E">
        <w:rPr>
          <w:rFonts w:ascii="Arial" w:hAnsi="Arial" w:cs="Arial"/>
        </w:rPr>
        <w:t xml:space="preserve"> radi čega su primijenjene odredbe o ublažavanju kazne</w:t>
      </w:r>
      <w:r w:rsidR="00EA1E03">
        <w:rPr>
          <w:rFonts w:ascii="Arial" w:hAnsi="Arial" w:cs="Arial"/>
        </w:rPr>
        <w:t>. Temeljem čl. 183. Prekršajnog zakona okrivljeni se upozorava da ako u roku koji mu je određen za plaćanje novčane kazne uplati dvije trećine izrečene novčane kazne smatrat će se da je novčana kazna u cijelosti plaćena.</w:t>
      </w:r>
    </w:p>
    <w:p w:rsidR="00EA1E03" w:rsidP="00EA1E03" w:rsidRDefault="00EA1E03" w14:paraId="7AA9647B" w14:textId="77777777">
      <w:pPr>
        <w:jc w:val="both"/>
        <w:rPr>
          <w:rFonts w:ascii="Arial" w:hAnsi="Arial" w:cs="Arial"/>
        </w:rPr>
      </w:pPr>
    </w:p>
    <w:p w:rsidR="00EA1E03" w:rsidP="00EA1E03" w:rsidRDefault="00692870" w14:paraId="4F80AE4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</w:rPr>
        <w:tab/>
      </w:r>
      <w:r w:rsidR="004F3AF3">
        <w:rPr>
          <w:rFonts w:ascii="Arial" w:hAnsi="Arial" w:cs="Arial"/>
        </w:rPr>
        <w:t xml:space="preserve">Temeljem odredbi članka 139. Prekršajnog zakona okrivljeni je dužan naknaditi troškove prekršajnog postupka u iznosu od </w:t>
      </w:r>
      <w:r w:rsidR="00C80D7E">
        <w:rPr>
          <w:rFonts w:ascii="Arial" w:hAnsi="Arial" w:cs="Arial"/>
        </w:rPr>
        <w:t>86</w:t>
      </w:r>
      <w:r w:rsidR="004F3AF3">
        <w:rPr>
          <w:rFonts w:ascii="Arial" w:hAnsi="Arial" w:cs="Arial"/>
        </w:rPr>
        <w:t>,36 eura u roku od 90 dana od dana pravomoćnosti presude</w:t>
      </w:r>
      <w:r w:rsidR="00C80D7E">
        <w:rPr>
          <w:rFonts w:ascii="Arial" w:hAnsi="Arial" w:cs="Arial"/>
        </w:rPr>
        <w:t xml:space="preserve"> i to 20,00 eura</w:t>
      </w:r>
      <w:r w:rsidR="004F3AF3">
        <w:rPr>
          <w:rFonts w:ascii="Arial" w:hAnsi="Arial" w:cs="Arial"/>
        </w:rPr>
        <w:t xml:space="preserve"> na ime paušalne svote suda</w:t>
      </w:r>
      <w:r w:rsidR="00C80D7E">
        <w:rPr>
          <w:rFonts w:ascii="Arial" w:hAnsi="Arial" w:cs="Arial"/>
        </w:rPr>
        <w:t xml:space="preserve"> i 66,36 eura na ime troškova nastalih izdavanjem optužnog akta, te je s</w:t>
      </w:r>
      <w:r w:rsidR="00EA1E03">
        <w:rPr>
          <w:rFonts w:ascii="Arial" w:hAnsi="Arial" w:cs="Arial"/>
        </w:rPr>
        <w:t>lijedom izloženog valjalo odlučiti kao u izreci</w:t>
      </w:r>
      <w:r w:rsidR="000D23A9">
        <w:rPr>
          <w:rFonts w:ascii="Arial" w:hAnsi="Arial" w:cs="Arial"/>
        </w:rPr>
        <w:t xml:space="preserve"> ove presude</w:t>
      </w:r>
      <w:r w:rsidR="00EA1E03">
        <w:rPr>
          <w:rFonts w:ascii="Arial" w:hAnsi="Arial" w:cs="Arial"/>
        </w:rPr>
        <w:t>.</w:t>
      </w:r>
      <w:r w:rsidR="00EA1E03">
        <w:rPr>
          <w:rFonts w:ascii="Arial" w:hAnsi="Arial" w:cs="Arial"/>
          <w:b/>
          <w:bCs/>
        </w:rPr>
        <w:t xml:space="preserve">                                              </w:t>
      </w:r>
    </w:p>
    <w:p w:rsidR="00EA1E03" w:rsidP="00EA1E03" w:rsidRDefault="00EA1E03" w14:paraId="16AAD3B4" w14:textId="77777777">
      <w:pPr>
        <w:ind w:firstLine="708"/>
        <w:jc w:val="both"/>
        <w:rPr>
          <w:rFonts w:ascii="Arial" w:hAnsi="Arial" w:cs="Arial"/>
        </w:rPr>
      </w:pPr>
    </w:p>
    <w:p w:rsidR="00EA1E03" w:rsidP="00EA1E03" w:rsidRDefault="00EA1E03" w14:paraId="3288682C" w14:textId="7777777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 Bjelovaru, </w:t>
      </w:r>
      <w:r w:rsidR="00692870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. </w:t>
      </w:r>
      <w:r w:rsidR="00692870">
        <w:rPr>
          <w:rFonts w:ascii="Arial" w:hAnsi="Arial" w:cs="Arial"/>
          <w:bCs/>
        </w:rPr>
        <w:t>lip</w:t>
      </w:r>
      <w:r w:rsidR="000D23A9">
        <w:rPr>
          <w:rFonts w:ascii="Arial" w:hAnsi="Arial" w:cs="Arial"/>
          <w:bCs/>
        </w:rPr>
        <w:t>nja</w:t>
      </w:r>
      <w:r>
        <w:rPr>
          <w:rFonts w:ascii="Arial" w:hAnsi="Arial" w:cs="Arial"/>
          <w:bCs/>
        </w:rPr>
        <w:t xml:space="preserve"> 202</w:t>
      </w:r>
      <w:r w:rsidR="00C80D7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</w:t>
      </w:r>
    </w:p>
    <w:p w:rsidR="00EA1E03" w:rsidP="00EA1E03" w:rsidRDefault="00EA1E03" w14:paraId="36113A46" w14:textId="77777777">
      <w:pPr>
        <w:jc w:val="both"/>
        <w:rPr>
          <w:rFonts w:ascii="Arial" w:hAnsi="Arial" w:cs="Arial"/>
        </w:rPr>
      </w:pPr>
    </w:p>
    <w:p w:rsidR="00EA1E03" w:rsidP="00EA1E03" w:rsidRDefault="00EA1E03" w14:paraId="4DF5648C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r>
        <w:rPr>
          <w:rFonts w:ascii="Arial" w:hAnsi="Arial" w:cs="Arial"/>
          <w:bCs/>
        </w:rPr>
        <w:t>ZAPISNIČAR: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</w:t>
      </w:r>
      <w:r>
        <w:rPr>
          <w:rFonts w:ascii="Arial" w:hAnsi="Arial" w:cs="Arial"/>
          <w:bCs/>
        </w:rPr>
        <w:t>SUDAC:</w:t>
      </w:r>
    </w:p>
    <w:p w:rsidRPr="00A62DA4" w:rsidR="00F80012" w:rsidP="00EA1E03" w:rsidRDefault="00EA1E03" w14:paraId="5A1F35E2" w14:textId="102A86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S</w:t>
      </w:r>
      <w:r w:rsidR="00A734FE">
        <w:rPr>
          <w:rFonts w:ascii="Arial" w:hAnsi="Arial" w:cs="Arial"/>
        </w:rPr>
        <w:t>nježana Odorčić</w:t>
      </w:r>
      <w:r w:rsidR="004031F0">
        <w:rPr>
          <w:rFonts w:ascii="Arial" w:hAnsi="Arial" w:cs="Arial"/>
        </w:rPr>
        <w:t>, v.r.</w:t>
      </w:r>
      <w:r>
        <w:rPr>
          <w:rFonts w:ascii="Arial" w:hAnsi="Arial" w:cs="Arial"/>
        </w:rPr>
        <w:t xml:space="preserve">                 </w:t>
      </w:r>
      <w:r w:rsidR="00C363B0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mr. sc. Petar </w:t>
      </w:r>
      <w:proofErr w:type="spellStart"/>
      <w:r>
        <w:rPr>
          <w:rFonts w:ascii="Arial" w:hAnsi="Arial" w:cs="Arial"/>
        </w:rPr>
        <w:t>Malivuk</w:t>
      </w:r>
      <w:proofErr w:type="spellEnd"/>
      <w:r>
        <w:rPr>
          <w:rFonts w:ascii="Arial" w:hAnsi="Arial" w:cs="Arial"/>
        </w:rPr>
        <w:t xml:space="preserve"> – Jovanović</w:t>
      </w:r>
      <w:r w:rsidR="004031F0">
        <w:rPr>
          <w:rFonts w:ascii="Arial" w:hAnsi="Arial" w:cs="Arial"/>
        </w:rPr>
        <w:t>, v.r.</w:t>
      </w:r>
      <w:r>
        <w:rPr>
          <w:rFonts w:ascii="Arial" w:hAnsi="Arial" w:cs="Arial"/>
          <w:b/>
          <w:bCs/>
        </w:rPr>
        <w:t xml:space="preserve"> </w:t>
      </w:r>
    </w:p>
    <w:p w:rsidR="00DE4749" w:rsidP="00EA1E03" w:rsidRDefault="00DE4749" w14:paraId="7A6315EF" w14:textId="77777777">
      <w:pPr>
        <w:jc w:val="both"/>
        <w:rPr>
          <w:rFonts w:ascii="Arial" w:hAnsi="Arial" w:cs="Arial"/>
          <w:bCs/>
        </w:rPr>
      </w:pPr>
    </w:p>
    <w:p w:rsidR="00EA1E03" w:rsidP="00EA1E03" w:rsidRDefault="00EA1E03" w14:paraId="464D752C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POUKA O PRAVNOM LIJEKU:</w:t>
      </w:r>
    </w:p>
    <w:p w:rsidR="00EA1E03" w:rsidP="00EA1E03" w:rsidRDefault="00EA1E03" w14:paraId="249502DC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Protiv ove presude dopuštena je žalba nadležnom sudu, a podnosi se putem ovog Suda pisanim putem u tri primjerka u roku od 8 dana od primitka presude.</w:t>
      </w:r>
    </w:p>
    <w:p w:rsidR="00A734FE" w:rsidP="00EA1E03" w:rsidRDefault="00A734FE" w14:paraId="039B7EA7" w14:textId="77777777">
      <w:pPr>
        <w:jc w:val="both"/>
        <w:rPr>
          <w:rFonts w:ascii="Arial" w:hAnsi="Arial" w:cs="Arial"/>
        </w:rPr>
      </w:pPr>
    </w:p>
    <w:p w:rsidR="00C363B0" w:rsidP="00EA1E03" w:rsidRDefault="00C363B0" w14:paraId="7F568024" w14:textId="77777777">
      <w:pPr>
        <w:jc w:val="both"/>
        <w:rPr>
          <w:rFonts w:ascii="Arial" w:hAnsi="Arial" w:cs="Arial"/>
        </w:rPr>
      </w:pPr>
    </w:p>
    <w:p w:rsidR="004031F0" w:rsidP="00EA1E03" w:rsidRDefault="004031F0" w14:paraId="3698A85B" w14:textId="77777777">
      <w:pPr>
        <w:jc w:val="both"/>
        <w:rPr>
          <w:rFonts w:ascii="Arial" w:hAnsi="Arial" w:cs="Arial"/>
        </w:rPr>
      </w:pPr>
    </w:p>
    <w:p w:rsidR="004031F0" w:rsidP="00EA1E03" w:rsidRDefault="004031F0" w14:paraId="4C95D7AA" w14:textId="77777777">
      <w:pPr>
        <w:jc w:val="both"/>
        <w:rPr>
          <w:rFonts w:ascii="Arial" w:hAnsi="Arial" w:cs="Arial"/>
        </w:rPr>
      </w:pPr>
    </w:p>
    <w:p w:rsidR="004031F0" w:rsidP="004031F0" w:rsidRDefault="004031F0" w14:paraId="54E1FCCF" w14:textId="3DE22138">
      <w:pPr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točnost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 xml:space="preserve"> -  ovlašteni službenik  </w:t>
      </w:r>
    </w:p>
    <w:p w:rsidR="004031F0" w:rsidP="004031F0" w:rsidRDefault="004031F0" w14:paraId="42161E2B" w14:textId="2885C8D9">
      <w:pPr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Snježana Odorčić </w:t>
      </w:r>
    </w:p>
    <w:sectPr w:rsidR="004031F0" w:rsidSect="00BF7DA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675F" w:rsidRDefault="00E4675F" w14:paraId="23953D97" w14:textId="77777777">
      <w:r>
        <w:separator/>
      </w:r>
    </w:p>
  </w:endnote>
  <w:endnote w:type="continuationSeparator" w:id="0">
    <w:p w:rsidR="00E4675F" w:rsidRDefault="00E4675F" w14:paraId="5843848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675F" w:rsidRDefault="00E4675F" w14:paraId="40964C90" w14:textId="77777777">
      <w:r>
        <w:separator/>
      </w:r>
    </w:p>
  </w:footnote>
  <w:footnote w:type="continuationSeparator" w:id="0">
    <w:p w:rsidR="00E4675F" w:rsidRDefault="00E4675F" w14:paraId="71BE3E9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D3EE1" w:rsidR="008A73F2" w:rsidP="00170532" w:rsidRDefault="008A73F2" w14:paraId="13032412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2D3EE1">
      <w:rPr>
        <w:rStyle w:val="Brojstranice"/>
        <w:rFonts w:ascii="Arial" w:hAnsi="Arial" w:cs="Arial"/>
      </w:rPr>
      <w:fldChar w:fldCharType="begin"/>
    </w:r>
    <w:r w:rsidRPr="002D3EE1">
      <w:rPr>
        <w:rStyle w:val="Brojstranice"/>
        <w:rFonts w:ascii="Arial" w:hAnsi="Arial" w:cs="Arial"/>
      </w:rPr>
      <w:instrText xml:space="preserve">PAGE  </w:instrText>
    </w:r>
    <w:r w:rsidRPr="002D3EE1">
      <w:rPr>
        <w:rStyle w:val="Brojstranice"/>
        <w:rFonts w:ascii="Arial" w:hAnsi="Arial" w:cs="Arial"/>
      </w:rPr>
      <w:fldChar w:fldCharType="separate"/>
    </w:r>
    <w:r w:rsidR="00B61B06">
      <w:rPr>
        <w:rStyle w:val="Brojstranice"/>
        <w:rFonts w:ascii="Arial" w:hAnsi="Arial" w:cs="Arial"/>
        <w:noProof/>
      </w:rPr>
      <w:t>3</w:t>
    </w:r>
    <w:r w:rsidRPr="002D3EE1">
      <w:rPr>
        <w:rStyle w:val="Brojstranice"/>
        <w:rFonts w:ascii="Arial" w:hAnsi="Arial" w:cs="Arial"/>
      </w:rPr>
      <w:fldChar w:fldCharType="end"/>
    </w:r>
  </w:p>
  <w:p w:rsidR="00A76B6E" w:rsidP="002D3EE1" w:rsidRDefault="002D3EE1" w14:paraId="7A8B7F55" w14:textId="77777777">
    <w:pPr>
      <w:ind w:left="708"/>
      <w:rPr>
        <w:rFonts w:ascii="Arial" w:hAnsi="Arial" w:cs="Arial"/>
      </w:rPr>
    </w:pPr>
    <w:r>
      <w:rPr>
        <w:rFonts w:ascii="Arial" w:hAnsi="Arial" w:cs="Arial"/>
      </w:rPr>
      <w:t xml:space="preserve">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      </w:t>
    </w:r>
  </w:p>
  <w:p w:rsidR="002D3EE1" w:rsidP="00A76B6E" w:rsidRDefault="002D3EE1" w14:paraId="54A0D3F1" w14:textId="77777777">
    <w:pPr>
      <w:ind w:left="4956" w:firstLine="708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F80E1B">
      <w:rPr>
        <w:rFonts w:ascii="Arial" w:hAnsi="Arial" w:cs="Arial"/>
      </w:rPr>
      <w:t>Poslovni broj: Pp-</w:t>
    </w:r>
    <w:r w:rsidR="004F7EE2">
      <w:rPr>
        <w:rFonts w:ascii="Arial" w:hAnsi="Arial" w:cs="Arial"/>
      </w:rPr>
      <w:t>1</w:t>
    </w:r>
    <w:r w:rsidR="00692870">
      <w:rPr>
        <w:rFonts w:ascii="Arial" w:hAnsi="Arial" w:cs="Arial"/>
      </w:rPr>
      <w:t>997</w:t>
    </w:r>
    <w:r w:rsidR="007C7575">
      <w:rPr>
        <w:rFonts w:ascii="Arial" w:hAnsi="Arial" w:cs="Arial"/>
      </w:rPr>
      <w:t>/202</w:t>
    </w:r>
    <w:r w:rsidR="00855447">
      <w:rPr>
        <w:rFonts w:ascii="Arial" w:hAnsi="Arial" w:cs="Arial"/>
      </w:rPr>
      <w:t>5</w:t>
    </w:r>
    <w:r w:rsidRPr="00C07CC8">
      <w:rPr>
        <w:rFonts w:ascii="Arial" w:hAnsi="Arial" w:cs="Arial"/>
      </w:rPr>
      <w:t>-</w:t>
    </w:r>
    <w:r w:rsidR="00A76B6E">
      <w:rPr>
        <w:rFonts w:ascii="Arial" w:hAnsi="Arial" w:cs="Arial"/>
      </w:rPr>
      <w:t>5</w:t>
    </w:r>
  </w:p>
  <w:p w:rsidRPr="00C07CC8" w:rsidR="00A76B6E" w:rsidP="00A76B6E" w:rsidRDefault="00A76B6E" w14:paraId="38EFAC54" w14:textId="77777777">
    <w:pPr>
      <w:ind w:left="4956" w:firstLine="708"/>
      <w:rPr>
        <w:rFonts w:ascii="Arial" w:hAnsi="Arial" w:cs="Arial"/>
        <w:bCs/>
      </w:rPr>
    </w:pPr>
  </w:p>
  <w:p w:rsidRPr="00003E6C" w:rsidR="004C29DC" w:rsidRDefault="00D77E0B" w14:paraId="5DB2DBF2" w14:textId="77777777">
    <w:pPr>
      <w:pStyle w:val="Zaglavlje"/>
      <w:rPr>
        <w:b/>
        <w:bCs/>
      </w:rPr>
    </w:pPr>
    <w:r>
      <w:rPr>
        <w:b/>
      </w:rPr>
      <w:tab/>
    </w:r>
    <w:r>
      <w:rPr>
        <w:b/>
      </w:rPr>
      <w:tab/>
    </w:r>
    <w:r w:rsidR="004C29DC">
      <w:rPr>
        <w:b/>
        <w:bCs/>
      </w:rPr>
      <w:t xml:space="preserve"> 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73F2" w:rsidP="008A73F2" w:rsidRDefault="008A73F2" w14:paraId="4877B945" w14:textId="77777777">
    <w:pPr>
      <w:pStyle w:val="Zaglavlje"/>
    </w:pPr>
  </w:p>
  <w:p w:rsidR="008A73F2" w:rsidRDefault="008A73F2" w14:paraId="340B54F9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93823"/>
    <w:multiLevelType w:val="hybridMultilevel"/>
    <w:tmpl w:val="8E50F4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7961F2"/>
    <w:multiLevelType w:val="hybridMultilevel"/>
    <w:tmpl w:val="BBD2E9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05F6B"/>
    <w:multiLevelType w:val="hybridMultilevel"/>
    <w:tmpl w:val="574C59F6"/>
    <w:lvl w:ilvl="0" w:tplc="F376B1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5CA31E3"/>
    <w:multiLevelType w:val="hybridMultilevel"/>
    <w:tmpl w:val="206AE27C"/>
    <w:lvl w:ilvl="0" w:tplc="0688D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FF2F86"/>
    <w:multiLevelType w:val="hybridMultilevel"/>
    <w:tmpl w:val="3D6826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40A2F"/>
    <w:multiLevelType w:val="singleLevel"/>
    <w:tmpl w:val="9796DE3E"/>
    <w:lvl w:ilvl="0">
      <w:start w:val="1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6">
    <w:nsid w:val="490469B9"/>
    <w:multiLevelType w:val="hybridMultilevel"/>
    <w:tmpl w:val="3A183032"/>
    <w:lvl w:ilvl="0" w:tplc="FE0C98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E351C4"/>
    <w:multiLevelType w:val="hybridMultilevel"/>
    <w:tmpl w:val="206AE27C"/>
    <w:lvl w:ilvl="0" w:tplc="0688D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9D4134"/>
    <w:multiLevelType w:val="hybridMultilevel"/>
    <w:tmpl w:val="5B2CF922"/>
    <w:lvl w:ilvl="0" w:tplc="501C9B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E7B5A27"/>
    <w:multiLevelType w:val="hybridMultilevel"/>
    <w:tmpl w:val="FAFEAD92"/>
    <w:lvl w:ilvl="0" w:tplc="1E6ED5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CF53349"/>
    <w:multiLevelType w:val="hybridMultilevel"/>
    <w:tmpl w:val="9440FC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03732"/>
    <w:multiLevelType w:val="singleLevel"/>
    <w:tmpl w:val="943C567E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2">
    <w:nsid w:val="79EE7967"/>
    <w:multiLevelType w:val="hybridMultilevel"/>
    <w:tmpl w:val="44467DEC"/>
    <w:lvl w:ilvl="0" w:tplc="950EC49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3">
    <w:nsid w:val="7E764569"/>
    <w:multiLevelType w:val="hybridMultilevel"/>
    <w:tmpl w:val="D5B408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12"/>
  </w:num>
  <w:num w:numId="5">
    <w:abstractNumId w:val="0"/>
  </w:num>
  <w:num w:numId="6">
    <w:abstractNumId w:val="8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3"/>
  </w:num>
  <w:num w:numId="12">
    <w:abstractNumId w:val="4"/>
  </w:num>
  <w:num w:numId="13">
    <w:abstractNumId w:val="1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5C2A"/>
    <w:rsid w:val="00003E6C"/>
    <w:rsid w:val="00004957"/>
    <w:rsid w:val="00004D0D"/>
    <w:rsid w:val="000122C3"/>
    <w:rsid w:val="000212D9"/>
    <w:rsid w:val="00022501"/>
    <w:rsid w:val="000229D9"/>
    <w:rsid w:val="0002742B"/>
    <w:rsid w:val="00031D55"/>
    <w:rsid w:val="00037477"/>
    <w:rsid w:val="00037930"/>
    <w:rsid w:val="00044601"/>
    <w:rsid w:val="000630EF"/>
    <w:rsid w:val="00067957"/>
    <w:rsid w:val="0007005C"/>
    <w:rsid w:val="00073342"/>
    <w:rsid w:val="00074952"/>
    <w:rsid w:val="00084530"/>
    <w:rsid w:val="00084E90"/>
    <w:rsid w:val="00085F13"/>
    <w:rsid w:val="00086954"/>
    <w:rsid w:val="000922C6"/>
    <w:rsid w:val="00093364"/>
    <w:rsid w:val="000A557E"/>
    <w:rsid w:val="000B3103"/>
    <w:rsid w:val="000B4DC5"/>
    <w:rsid w:val="000C312F"/>
    <w:rsid w:val="000C5D21"/>
    <w:rsid w:val="000D0EB1"/>
    <w:rsid w:val="000D16EE"/>
    <w:rsid w:val="000D23A9"/>
    <w:rsid w:val="000D6F47"/>
    <w:rsid w:val="000E5BE2"/>
    <w:rsid w:val="000E7A48"/>
    <w:rsid w:val="000F118C"/>
    <w:rsid w:val="000F1D4C"/>
    <w:rsid w:val="000F3095"/>
    <w:rsid w:val="000F686F"/>
    <w:rsid w:val="00101701"/>
    <w:rsid w:val="0010414D"/>
    <w:rsid w:val="001050DF"/>
    <w:rsid w:val="00126449"/>
    <w:rsid w:val="00131E59"/>
    <w:rsid w:val="001529A3"/>
    <w:rsid w:val="00153F43"/>
    <w:rsid w:val="00156606"/>
    <w:rsid w:val="00161729"/>
    <w:rsid w:val="00161C70"/>
    <w:rsid w:val="00165E85"/>
    <w:rsid w:val="00167B11"/>
    <w:rsid w:val="00170532"/>
    <w:rsid w:val="001720A1"/>
    <w:rsid w:val="00180D9D"/>
    <w:rsid w:val="00181168"/>
    <w:rsid w:val="00181D67"/>
    <w:rsid w:val="001936AA"/>
    <w:rsid w:val="0019608F"/>
    <w:rsid w:val="001971BE"/>
    <w:rsid w:val="001A0D7A"/>
    <w:rsid w:val="001A360C"/>
    <w:rsid w:val="001A67DA"/>
    <w:rsid w:val="001B03EF"/>
    <w:rsid w:val="001B1C6D"/>
    <w:rsid w:val="001B2DC1"/>
    <w:rsid w:val="001B4489"/>
    <w:rsid w:val="001C177E"/>
    <w:rsid w:val="001C3F18"/>
    <w:rsid w:val="001D0AF2"/>
    <w:rsid w:val="001E2ECF"/>
    <w:rsid w:val="001E5668"/>
    <w:rsid w:val="001E5BD9"/>
    <w:rsid w:val="001F3A12"/>
    <w:rsid w:val="001F4AFE"/>
    <w:rsid w:val="00204437"/>
    <w:rsid w:val="00204BF1"/>
    <w:rsid w:val="00204FB1"/>
    <w:rsid w:val="0020507A"/>
    <w:rsid w:val="00206611"/>
    <w:rsid w:val="00214172"/>
    <w:rsid w:val="002205CC"/>
    <w:rsid w:val="00223C80"/>
    <w:rsid w:val="00227606"/>
    <w:rsid w:val="0023014D"/>
    <w:rsid w:val="00233C71"/>
    <w:rsid w:val="002342CA"/>
    <w:rsid w:val="00235579"/>
    <w:rsid w:val="002355A2"/>
    <w:rsid w:val="0023597C"/>
    <w:rsid w:val="002379FD"/>
    <w:rsid w:val="00241FA5"/>
    <w:rsid w:val="00246FF2"/>
    <w:rsid w:val="00251CA5"/>
    <w:rsid w:val="002531B1"/>
    <w:rsid w:val="00255B22"/>
    <w:rsid w:val="00256B66"/>
    <w:rsid w:val="00263265"/>
    <w:rsid w:val="00264C9B"/>
    <w:rsid w:val="00265517"/>
    <w:rsid w:val="0026675F"/>
    <w:rsid w:val="00267A68"/>
    <w:rsid w:val="0027088F"/>
    <w:rsid w:val="0027150E"/>
    <w:rsid w:val="00275C2A"/>
    <w:rsid w:val="00281215"/>
    <w:rsid w:val="00282B70"/>
    <w:rsid w:val="002848D7"/>
    <w:rsid w:val="00286AA1"/>
    <w:rsid w:val="00287D4D"/>
    <w:rsid w:val="002947A7"/>
    <w:rsid w:val="002963B9"/>
    <w:rsid w:val="0029735F"/>
    <w:rsid w:val="002A0463"/>
    <w:rsid w:val="002A166F"/>
    <w:rsid w:val="002A4A81"/>
    <w:rsid w:val="002A6B71"/>
    <w:rsid w:val="002B28D2"/>
    <w:rsid w:val="002B61C4"/>
    <w:rsid w:val="002C27E4"/>
    <w:rsid w:val="002C37A2"/>
    <w:rsid w:val="002C4E21"/>
    <w:rsid w:val="002D0340"/>
    <w:rsid w:val="002D3EE1"/>
    <w:rsid w:val="002D4F43"/>
    <w:rsid w:val="002D7CF4"/>
    <w:rsid w:val="002E3609"/>
    <w:rsid w:val="002E7221"/>
    <w:rsid w:val="002F1ED0"/>
    <w:rsid w:val="002F4C63"/>
    <w:rsid w:val="002F6659"/>
    <w:rsid w:val="003026EB"/>
    <w:rsid w:val="00302730"/>
    <w:rsid w:val="00302B9E"/>
    <w:rsid w:val="00304C4F"/>
    <w:rsid w:val="00305F39"/>
    <w:rsid w:val="003103F5"/>
    <w:rsid w:val="00313E0A"/>
    <w:rsid w:val="003141CB"/>
    <w:rsid w:val="00314408"/>
    <w:rsid w:val="00316420"/>
    <w:rsid w:val="0031787B"/>
    <w:rsid w:val="00325D60"/>
    <w:rsid w:val="00326FBF"/>
    <w:rsid w:val="00330D6D"/>
    <w:rsid w:val="00330D9F"/>
    <w:rsid w:val="003432A2"/>
    <w:rsid w:val="00343900"/>
    <w:rsid w:val="00354830"/>
    <w:rsid w:val="0036036B"/>
    <w:rsid w:val="00362174"/>
    <w:rsid w:val="00372358"/>
    <w:rsid w:val="0037380D"/>
    <w:rsid w:val="003738EB"/>
    <w:rsid w:val="00373CAD"/>
    <w:rsid w:val="00374E42"/>
    <w:rsid w:val="00377737"/>
    <w:rsid w:val="00385759"/>
    <w:rsid w:val="00385CA2"/>
    <w:rsid w:val="00386F2F"/>
    <w:rsid w:val="00392E05"/>
    <w:rsid w:val="003A338E"/>
    <w:rsid w:val="003A52D4"/>
    <w:rsid w:val="003C20C5"/>
    <w:rsid w:val="003C370F"/>
    <w:rsid w:val="003C3813"/>
    <w:rsid w:val="003C49B6"/>
    <w:rsid w:val="003C512C"/>
    <w:rsid w:val="003C5320"/>
    <w:rsid w:val="003C5612"/>
    <w:rsid w:val="003C7F4D"/>
    <w:rsid w:val="003D1EA0"/>
    <w:rsid w:val="003D28ED"/>
    <w:rsid w:val="003D5779"/>
    <w:rsid w:val="003E3091"/>
    <w:rsid w:val="003F2AEA"/>
    <w:rsid w:val="003F2B71"/>
    <w:rsid w:val="003F2ECA"/>
    <w:rsid w:val="003F457B"/>
    <w:rsid w:val="003F7C0B"/>
    <w:rsid w:val="004031F0"/>
    <w:rsid w:val="004034DD"/>
    <w:rsid w:val="00403F7C"/>
    <w:rsid w:val="004045CE"/>
    <w:rsid w:val="00407DE9"/>
    <w:rsid w:val="00415445"/>
    <w:rsid w:val="00417049"/>
    <w:rsid w:val="00421397"/>
    <w:rsid w:val="00430A24"/>
    <w:rsid w:val="004349F6"/>
    <w:rsid w:val="0043564E"/>
    <w:rsid w:val="00435EB9"/>
    <w:rsid w:val="004406D8"/>
    <w:rsid w:val="00441BAC"/>
    <w:rsid w:val="00441D99"/>
    <w:rsid w:val="004425CE"/>
    <w:rsid w:val="00443E60"/>
    <w:rsid w:val="0044672B"/>
    <w:rsid w:val="00450C9E"/>
    <w:rsid w:val="004547D3"/>
    <w:rsid w:val="0045786F"/>
    <w:rsid w:val="0047166F"/>
    <w:rsid w:val="00475509"/>
    <w:rsid w:val="004755C6"/>
    <w:rsid w:val="004830EB"/>
    <w:rsid w:val="004855CC"/>
    <w:rsid w:val="00497C2B"/>
    <w:rsid w:val="004A674D"/>
    <w:rsid w:val="004B744F"/>
    <w:rsid w:val="004C0524"/>
    <w:rsid w:val="004C29DC"/>
    <w:rsid w:val="004C6E1C"/>
    <w:rsid w:val="004D0CB1"/>
    <w:rsid w:val="004D2803"/>
    <w:rsid w:val="004D7698"/>
    <w:rsid w:val="004D78E1"/>
    <w:rsid w:val="004E2506"/>
    <w:rsid w:val="004E5EA6"/>
    <w:rsid w:val="004F0863"/>
    <w:rsid w:val="004F3AF3"/>
    <w:rsid w:val="004F47FA"/>
    <w:rsid w:val="004F549C"/>
    <w:rsid w:val="004F7EE2"/>
    <w:rsid w:val="00503235"/>
    <w:rsid w:val="00504C02"/>
    <w:rsid w:val="0051132F"/>
    <w:rsid w:val="00511CCD"/>
    <w:rsid w:val="005123D1"/>
    <w:rsid w:val="005128D4"/>
    <w:rsid w:val="00516FD2"/>
    <w:rsid w:val="00522B23"/>
    <w:rsid w:val="00522C5F"/>
    <w:rsid w:val="00524544"/>
    <w:rsid w:val="005275A0"/>
    <w:rsid w:val="00527DA8"/>
    <w:rsid w:val="0053419F"/>
    <w:rsid w:val="00534CD1"/>
    <w:rsid w:val="00536DFB"/>
    <w:rsid w:val="00537004"/>
    <w:rsid w:val="00543E33"/>
    <w:rsid w:val="005553C0"/>
    <w:rsid w:val="00556668"/>
    <w:rsid w:val="00564D85"/>
    <w:rsid w:val="00566D2A"/>
    <w:rsid w:val="005678FD"/>
    <w:rsid w:val="00570F3B"/>
    <w:rsid w:val="00572E48"/>
    <w:rsid w:val="00576469"/>
    <w:rsid w:val="00577025"/>
    <w:rsid w:val="00577353"/>
    <w:rsid w:val="00584F30"/>
    <w:rsid w:val="00586771"/>
    <w:rsid w:val="00587DB4"/>
    <w:rsid w:val="00591184"/>
    <w:rsid w:val="0059501C"/>
    <w:rsid w:val="005A45AD"/>
    <w:rsid w:val="005B2611"/>
    <w:rsid w:val="005B35BC"/>
    <w:rsid w:val="005B3747"/>
    <w:rsid w:val="005B409E"/>
    <w:rsid w:val="005D39A3"/>
    <w:rsid w:val="005E1169"/>
    <w:rsid w:val="005E1A80"/>
    <w:rsid w:val="005E3330"/>
    <w:rsid w:val="005E61C7"/>
    <w:rsid w:val="005E70AA"/>
    <w:rsid w:val="005F1145"/>
    <w:rsid w:val="005F18C4"/>
    <w:rsid w:val="005F2326"/>
    <w:rsid w:val="005F6C6B"/>
    <w:rsid w:val="0060008A"/>
    <w:rsid w:val="00605833"/>
    <w:rsid w:val="006209B3"/>
    <w:rsid w:val="00621FC7"/>
    <w:rsid w:val="00625409"/>
    <w:rsid w:val="00625CC4"/>
    <w:rsid w:val="006325AA"/>
    <w:rsid w:val="00637A0E"/>
    <w:rsid w:val="00640A61"/>
    <w:rsid w:val="0064169E"/>
    <w:rsid w:val="00643A93"/>
    <w:rsid w:val="00644F72"/>
    <w:rsid w:val="00657D4A"/>
    <w:rsid w:val="006602F3"/>
    <w:rsid w:val="00660312"/>
    <w:rsid w:val="006624AD"/>
    <w:rsid w:val="00662A14"/>
    <w:rsid w:val="00662CB1"/>
    <w:rsid w:val="006635C4"/>
    <w:rsid w:val="00665101"/>
    <w:rsid w:val="00666418"/>
    <w:rsid w:val="00666640"/>
    <w:rsid w:val="00672161"/>
    <w:rsid w:val="00676219"/>
    <w:rsid w:val="006766E4"/>
    <w:rsid w:val="00677095"/>
    <w:rsid w:val="00680D99"/>
    <w:rsid w:val="00692870"/>
    <w:rsid w:val="00695CEB"/>
    <w:rsid w:val="0069750B"/>
    <w:rsid w:val="006A2196"/>
    <w:rsid w:val="006A6394"/>
    <w:rsid w:val="006B0D2F"/>
    <w:rsid w:val="006B4BBD"/>
    <w:rsid w:val="006B750F"/>
    <w:rsid w:val="006C2ECD"/>
    <w:rsid w:val="006D2E4C"/>
    <w:rsid w:val="006D5E22"/>
    <w:rsid w:val="006E0243"/>
    <w:rsid w:val="006E06E7"/>
    <w:rsid w:val="006E576F"/>
    <w:rsid w:val="006E5818"/>
    <w:rsid w:val="006F096C"/>
    <w:rsid w:val="006F2138"/>
    <w:rsid w:val="006F5BAD"/>
    <w:rsid w:val="006F6F1A"/>
    <w:rsid w:val="007003F4"/>
    <w:rsid w:val="00701A11"/>
    <w:rsid w:val="00702AAB"/>
    <w:rsid w:val="007056AC"/>
    <w:rsid w:val="007062EA"/>
    <w:rsid w:val="007153DC"/>
    <w:rsid w:val="0072183C"/>
    <w:rsid w:val="007235C5"/>
    <w:rsid w:val="00733998"/>
    <w:rsid w:val="00735097"/>
    <w:rsid w:val="00735F65"/>
    <w:rsid w:val="00736107"/>
    <w:rsid w:val="00742890"/>
    <w:rsid w:val="007549FB"/>
    <w:rsid w:val="007557BA"/>
    <w:rsid w:val="00756C2D"/>
    <w:rsid w:val="00763795"/>
    <w:rsid w:val="007639D3"/>
    <w:rsid w:val="00776822"/>
    <w:rsid w:val="00777323"/>
    <w:rsid w:val="007839CC"/>
    <w:rsid w:val="00783CB6"/>
    <w:rsid w:val="00786E2D"/>
    <w:rsid w:val="007911B6"/>
    <w:rsid w:val="00796347"/>
    <w:rsid w:val="007A0E01"/>
    <w:rsid w:val="007A32F3"/>
    <w:rsid w:val="007A4A7C"/>
    <w:rsid w:val="007A5E4E"/>
    <w:rsid w:val="007B26F5"/>
    <w:rsid w:val="007B2CEB"/>
    <w:rsid w:val="007B3402"/>
    <w:rsid w:val="007B5D9A"/>
    <w:rsid w:val="007B5DD2"/>
    <w:rsid w:val="007C129F"/>
    <w:rsid w:val="007C3BFD"/>
    <w:rsid w:val="007C456C"/>
    <w:rsid w:val="007C49C3"/>
    <w:rsid w:val="007C7327"/>
    <w:rsid w:val="007C7575"/>
    <w:rsid w:val="007D32ED"/>
    <w:rsid w:val="007D4FB8"/>
    <w:rsid w:val="007D6112"/>
    <w:rsid w:val="007D75DC"/>
    <w:rsid w:val="007E2611"/>
    <w:rsid w:val="007E4AF0"/>
    <w:rsid w:val="007F209F"/>
    <w:rsid w:val="007F708B"/>
    <w:rsid w:val="008040EB"/>
    <w:rsid w:val="00804345"/>
    <w:rsid w:val="0081031C"/>
    <w:rsid w:val="00826BCE"/>
    <w:rsid w:val="00830AFF"/>
    <w:rsid w:val="00835EBA"/>
    <w:rsid w:val="00841327"/>
    <w:rsid w:val="00846D49"/>
    <w:rsid w:val="00852887"/>
    <w:rsid w:val="00852FAE"/>
    <w:rsid w:val="00855447"/>
    <w:rsid w:val="00855F8B"/>
    <w:rsid w:val="00857468"/>
    <w:rsid w:val="008617F9"/>
    <w:rsid w:val="008705E6"/>
    <w:rsid w:val="008713E7"/>
    <w:rsid w:val="00874634"/>
    <w:rsid w:val="008757E2"/>
    <w:rsid w:val="0088152B"/>
    <w:rsid w:val="00886AEB"/>
    <w:rsid w:val="0088736F"/>
    <w:rsid w:val="0089251B"/>
    <w:rsid w:val="00896D4E"/>
    <w:rsid w:val="0089706A"/>
    <w:rsid w:val="008A73F2"/>
    <w:rsid w:val="008B4EF6"/>
    <w:rsid w:val="008C15EB"/>
    <w:rsid w:val="008C3733"/>
    <w:rsid w:val="008C3EEA"/>
    <w:rsid w:val="008C4880"/>
    <w:rsid w:val="008D1BF5"/>
    <w:rsid w:val="008E0955"/>
    <w:rsid w:val="008E245F"/>
    <w:rsid w:val="008E5929"/>
    <w:rsid w:val="008F24BD"/>
    <w:rsid w:val="008F3200"/>
    <w:rsid w:val="0090142A"/>
    <w:rsid w:val="00905DB2"/>
    <w:rsid w:val="00906A49"/>
    <w:rsid w:val="00907B1A"/>
    <w:rsid w:val="009112BD"/>
    <w:rsid w:val="00912868"/>
    <w:rsid w:val="0091365F"/>
    <w:rsid w:val="009138A3"/>
    <w:rsid w:val="00915286"/>
    <w:rsid w:val="009208BD"/>
    <w:rsid w:val="00922980"/>
    <w:rsid w:val="00930DA3"/>
    <w:rsid w:val="00934381"/>
    <w:rsid w:val="00943229"/>
    <w:rsid w:val="009457FE"/>
    <w:rsid w:val="00951103"/>
    <w:rsid w:val="0095161A"/>
    <w:rsid w:val="009538EE"/>
    <w:rsid w:val="00954F25"/>
    <w:rsid w:val="009556DD"/>
    <w:rsid w:val="00970A81"/>
    <w:rsid w:val="00980F82"/>
    <w:rsid w:val="00982C00"/>
    <w:rsid w:val="009862B3"/>
    <w:rsid w:val="009869F0"/>
    <w:rsid w:val="00986B71"/>
    <w:rsid w:val="00990391"/>
    <w:rsid w:val="00996CD1"/>
    <w:rsid w:val="0099778D"/>
    <w:rsid w:val="009B229A"/>
    <w:rsid w:val="009B31B3"/>
    <w:rsid w:val="009C26B2"/>
    <w:rsid w:val="009C5CC5"/>
    <w:rsid w:val="009C67EA"/>
    <w:rsid w:val="009D7663"/>
    <w:rsid w:val="009E434F"/>
    <w:rsid w:val="009E5249"/>
    <w:rsid w:val="00A01B88"/>
    <w:rsid w:val="00A04830"/>
    <w:rsid w:val="00A051AB"/>
    <w:rsid w:val="00A05CB7"/>
    <w:rsid w:val="00A06FD2"/>
    <w:rsid w:val="00A11B6E"/>
    <w:rsid w:val="00A12806"/>
    <w:rsid w:val="00A1294E"/>
    <w:rsid w:val="00A14819"/>
    <w:rsid w:val="00A221CA"/>
    <w:rsid w:val="00A26716"/>
    <w:rsid w:val="00A31204"/>
    <w:rsid w:val="00A3631F"/>
    <w:rsid w:val="00A368BE"/>
    <w:rsid w:val="00A37632"/>
    <w:rsid w:val="00A40BEE"/>
    <w:rsid w:val="00A533FA"/>
    <w:rsid w:val="00A54FFC"/>
    <w:rsid w:val="00A56E73"/>
    <w:rsid w:val="00A60EF3"/>
    <w:rsid w:val="00A62DA4"/>
    <w:rsid w:val="00A65CF9"/>
    <w:rsid w:val="00A65DFE"/>
    <w:rsid w:val="00A67C43"/>
    <w:rsid w:val="00A734FE"/>
    <w:rsid w:val="00A76B6E"/>
    <w:rsid w:val="00A8387C"/>
    <w:rsid w:val="00A845E2"/>
    <w:rsid w:val="00AA3618"/>
    <w:rsid w:val="00AA3B65"/>
    <w:rsid w:val="00AB1990"/>
    <w:rsid w:val="00AB26C9"/>
    <w:rsid w:val="00AB5BDB"/>
    <w:rsid w:val="00AC2A99"/>
    <w:rsid w:val="00AC6331"/>
    <w:rsid w:val="00AE544E"/>
    <w:rsid w:val="00AF255C"/>
    <w:rsid w:val="00AF313B"/>
    <w:rsid w:val="00AF6F6A"/>
    <w:rsid w:val="00B00DE7"/>
    <w:rsid w:val="00B00FB5"/>
    <w:rsid w:val="00B0190F"/>
    <w:rsid w:val="00B04054"/>
    <w:rsid w:val="00B07670"/>
    <w:rsid w:val="00B20984"/>
    <w:rsid w:val="00B22000"/>
    <w:rsid w:val="00B22B0A"/>
    <w:rsid w:val="00B24918"/>
    <w:rsid w:val="00B33767"/>
    <w:rsid w:val="00B3629B"/>
    <w:rsid w:val="00B42EFA"/>
    <w:rsid w:val="00B431DD"/>
    <w:rsid w:val="00B4404F"/>
    <w:rsid w:val="00B44EBF"/>
    <w:rsid w:val="00B526D5"/>
    <w:rsid w:val="00B535BE"/>
    <w:rsid w:val="00B56D33"/>
    <w:rsid w:val="00B61B06"/>
    <w:rsid w:val="00B623A9"/>
    <w:rsid w:val="00B6305D"/>
    <w:rsid w:val="00B63784"/>
    <w:rsid w:val="00B70795"/>
    <w:rsid w:val="00B74B73"/>
    <w:rsid w:val="00B86C89"/>
    <w:rsid w:val="00B90EEB"/>
    <w:rsid w:val="00B9395C"/>
    <w:rsid w:val="00BA2B5C"/>
    <w:rsid w:val="00BA7527"/>
    <w:rsid w:val="00BB42C1"/>
    <w:rsid w:val="00BB7147"/>
    <w:rsid w:val="00BC03FD"/>
    <w:rsid w:val="00BC3DC8"/>
    <w:rsid w:val="00BC4573"/>
    <w:rsid w:val="00BD09BA"/>
    <w:rsid w:val="00BD24FE"/>
    <w:rsid w:val="00BD4EE7"/>
    <w:rsid w:val="00BD5B80"/>
    <w:rsid w:val="00BD7D6E"/>
    <w:rsid w:val="00BE0C86"/>
    <w:rsid w:val="00BE0E8C"/>
    <w:rsid w:val="00BE2C57"/>
    <w:rsid w:val="00BE2F8F"/>
    <w:rsid w:val="00BE2FF1"/>
    <w:rsid w:val="00BF108D"/>
    <w:rsid w:val="00BF7DA1"/>
    <w:rsid w:val="00C078D0"/>
    <w:rsid w:val="00C07CC8"/>
    <w:rsid w:val="00C1135B"/>
    <w:rsid w:val="00C1452E"/>
    <w:rsid w:val="00C173E7"/>
    <w:rsid w:val="00C26DF7"/>
    <w:rsid w:val="00C363B0"/>
    <w:rsid w:val="00C46F4B"/>
    <w:rsid w:val="00C53CD9"/>
    <w:rsid w:val="00C57B2B"/>
    <w:rsid w:val="00C57D18"/>
    <w:rsid w:val="00C606FE"/>
    <w:rsid w:val="00C6568B"/>
    <w:rsid w:val="00C6685A"/>
    <w:rsid w:val="00C71756"/>
    <w:rsid w:val="00C733D2"/>
    <w:rsid w:val="00C73977"/>
    <w:rsid w:val="00C7531D"/>
    <w:rsid w:val="00C80D7E"/>
    <w:rsid w:val="00C834B0"/>
    <w:rsid w:val="00C9015A"/>
    <w:rsid w:val="00C966AC"/>
    <w:rsid w:val="00CA0C4B"/>
    <w:rsid w:val="00CA37EB"/>
    <w:rsid w:val="00CA5C4F"/>
    <w:rsid w:val="00CB1B16"/>
    <w:rsid w:val="00CB5F1A"/>
    <w:rsid w:val="00CB6F7E"/>
    <w:rsid w:val="00CC4FE3"/>
    <w:rsid w:val="00CC663C"/>
    <w:rsid w:val="00CD39B2"/>
    <w:rsid w:val="00CE3E92"/>
    <w:rsid w:val="00CE7F12"/>
    <w:rsid w:val="00CF0A1F"/>
    <w:rsid w:val="00CF0CAC"/>
    <w:rsid w:val="00CF1E62"/>
    <w:rsid w:val="00CF3706"/>
    <w:rsid w:val="00CF4713"/>
    <w:rsid w:val="00CF5F97"/>
    <w:rsid w:val="00CF6E15"/>
    <w:rsid w:val="00CF6ED8"/>
    <w:rsid w:val="00D029ED"/>
    <w:rsid w:val="00D04C72"/>
    <w:rsid w:val="00D144CD"/>
    <w:rsid w:val="00D21BC2"/>
    <w:rsid w:val="00D22466"/>
    <w:rsid w:val="00D23392"/>
    <w:rsid w:val="00D303D2"/>
    <w:rsid w:val="00D30EDE"/>
    <w:rsid w:val="00D31A71"/>
    <w:rsid w:val="00D40861"/>
    <w:rsid w:val="00D432D7"/>
    <w:rsid w:val="00D4779B"/>
    <w:rsid w:val="00D5271F"/>
    <w:rsid w:val="00D5278F"/>
    <w:rsid w:val="00D64FB6"/>
    <w:rsid w:val="00D6518B"/>
    <w:rsid w:val="00D70120"/>
    <w:rsid w:val="00D738E5"/>
    <w:rsid w:val="00D7475E"/>
    <w:rsid w:val="00D74953"/>
    <w:rsid w:val="00D75B65"/>
    <w:rsid w:val="00D770F7"/>
    <w:rsid w:val="00D77E0B"/>
    <w:rsid w:val="00D91BC5"/>
    <w:rsid w:val="00D92E83"/>
    <w:rsid w:val="00D93B68"/>
    <w:rsid w:val="00D95271"/>
    <w:rsid w:val="00D954BD"/>
    <w:rsid w:val="00DA315A"/>
    <w:rsid w:val="00DA6378"/>
    <w:rsid w:val="00DA67FF"/>
    <w:rsid w:val="00DA7C59"/>
    <w:rsid w:val="00DB4E8A"/>
    <w:rsid w:val="00DB6970"/>
    <w:rsid w:val="00DB7B91"/>
    <w:rsid w:val="00DD03EC"/>
    <w:rsid w:val="00DE4749"/>
    <w:rsid w:val="00DF2FBE"/>
    <w:rsid w:val="00E002A2"/>
    <w:rsid w:val="00E01052"/>
    <w:rsid w:val="00E121F8"/>
    <w:rsid w:val="00E24018"/>
    <w:rsid w:val="00E2706E"/>
    <w:rsid w:val="00E338E2"/>
    <w:rsid w:val="00E44892"/>
    <w:rsid w:val="00E45485"/>
    <w:rsid w:val="00E4675F"/>
    <w:rsid w:val="00E506E2"/>
    <w:rsid w:val="00E519CC"/>
    <w:rsid w:val="00E53479"/>
    <w:rsid w:val="00E56C9C"/>
    <w:rsid w:val="00E67260"/>
    <w:rsid w:val="00E92795"/>
    <w:rsid w:val="00E93816"/>
    <w:rsid w:val="00E94590"/>
    <w:rsid w:val="00E95AA3"/>
    <w:rsid w:val="00EA1E03"/>
    <w:rsid w:val="00EA5CC3"/>
    <w:rsid w:val="00EB2D03"/>
    <w:rsid w:val="00EB498D"/>
    <w:rsid w:val="00EC1D32"/>
    <w:rsid w:val="00EC69B5"/>
    <w:rsid w:val="00EC6B37"/>
    <w:rsid w:val="00EE515E"/>
    <w:rsid w:val="00EF1DB7"/>
    <w:rsid w:val="00EF412E"/>
    <w:rsid w:val="00EF6999"/>
    <w:rsid w:val="00EF6C07"/>
    <w:rsid w:val="00EF7E01"/>
    <w:rsid w:val="00F03912"/>
    <w:rsid w:val="00F06BD5"/>
    <w:rsid w:val="00F07270"/>
    <w:rsid w:val="00F07D2F"/>
    <w:rsid w:val="00F10640"/>
    <w:rsid w:val="00F11520"/>
    <w:rsid w:val="00F20885"/>
    <w:rsid w:val="00F2251A"/>
    <w:rsid w:val="00F2270F"/>
    <w:rsid w:val="00F237FD"/>
    <w:rsid w:val="00F2584D"/>
    <w:rsid w:val="00F327CE"/>
    <w:rsid w:val="00F4032D"/>
    <w:rsid w:val="00F414DA"/>
    <w:rsid w:val="00F43557"/>
    <w:rsid w:val="00F45A4A"/>
    <w:rsid w:val="00F51388"/>
    <w:rsid w:val="00F51D34"/>
    <w:rsid w:val="00F60A05"/>
    <w:rsid w:val="00F613AC"/>
    <w:rsid w:val="00F61A44"/>
    <w:rsid w:val="00F61DC1"/>
    <w:rsid w:val="00F62823"/>
    <w:rsid w:val="00F70762"/>
    <w:rsid w:val="00F71408"/>
    <w:rsid w:val="00F720BB"/>
    <w:rsid w:val="00F73744"/>
    <w:rsid w:val="00F77FDC"/>
    <w:rsid w:val="00F80012"/>
    <w:rsid w:val="00F80E1B"/>
    <w:rsid w:val="00F82D6B"/>
    <w:rsid w:val="00F83094"/>
    <w:rsid w:val="00F9448E"/>
    <w:rsid w:val="00F94A2C"/>
    <w:rsid w:val="00F96E50"/>
    <w:rsid w:val="00F979CC"/>
    <w:rsid w:val="00FA2EE2"/>
    <w:rsid w:val="00FA4923"/>
    <w:rsid w:val="00FA5D2F"/>
    <w:rsid w:val="00FB5DDC"/>
    <w:rsid w:val="00FB6050"/>
    <w:rsid w:val="00FC1890"/>
    <w:rsid w:val="00FC20CE"/>
    <w:rsid w:val="00FC2F8B"/>
    <w:rsid w:val="00FE077D"/>
    <w:rsid w:val="00FE116B"/>
    <w:rsid w:val="00FE3D7D"/>
    <w:rsid w:val="00FE5E70"/>
    <w:rsid w:val="00FE69C9"/>
    <w:rsid w:val="00FE7F6F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4:docId w14:val="2C289BEF"/>
  <w15:docId w15:val="{B38F9A08-7F4B-46F0-94C1-5C606FFEA658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0" w:line="240" w:lineRule="auto"/>
    </w:pPr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275C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locked/>
    <w:rPr>
      <w:rFonts w:cs="Times New Roman" w:asciiTheme="majorHAnsi" w:hAnsiTheme="majorHAnsi" w:eastAsiaTheme="majorEastAsia"/>
      <w:b/>
      <w:bCs/>
      <w:kern w:val="32"/>
      <w:sz w:val="32"/>
      <w:szCs w:val="32"/>
    </w:rPr>
  </w:style>
  <w:style w:type="paragraph" w:styleId="Tijeloteksta">
    <w:name w:val="Body Text"/>
    <w:basedOn w:val="Normal"/>
    <w:link w:val="TijelotekstaChar"/>
    <w:uiPriority w:val="99"/>
    <w:rsid w:val="008F3200"/>
    <w:pPr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locked/>
    <w:rsid w:val="001529A3"/>
    <w:rPr>
      <w:rFonts w:cs="Times New Roman"/>
      <w:sz w:val="24"/>
      <w:szCs w:val="24"/>
      <w:lang w:val="hr-HR" w:eastAsia="hr-HR"/>
    </w:rPr>
  </w:style>
  <w:style w:type="paragraph" w:styleId="Zaglavlje">
    <w:name w:val="header"/>
    <w:basedOn w:val="Normal"/>
    <w:link w:val="ZaglavljeChar"/>
    <w:uiPriority w:val="99"/>
    <w:rsid w:val="004C29D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4C29D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8A73F2"/>
    <w:rPr>
      <w:rFonts w:cs="Times New Roman"/>
    </w:rPr>
  </w:style>
  <w:style w:type="paragraph" w:styleId="Odlomakpopisa">
    <w:name w:val="List Paragraph"/>
    <w:basedOn w:val="Normal"/>
    <w:uiPriority w:val="34"/>
    <w:qFormat/>
    <w:rsid w:val="00D144CD"/>
    <w:pPr>
      <w:ind w:left="708"/>
    </w:pPr>
  </w:style>
  <w:style w:type="paragraph" w:styleId="Bezproreda">
    <w:name w:val="No Spacing"/>
    <w:uiPriority w:val="1"/>
    <w:qFormat/>
    <w:rsid w:val="00B63784"/>
    <w:pPr>
      <w:spacing w:after="0" w:line="240" w:lineRule="auto"/>
    </w:pPr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A5C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A5CC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031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31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31F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31F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31F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9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716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913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173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649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15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319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960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0160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186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360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135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82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629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7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63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5421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52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815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980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1165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851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7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463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415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07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657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287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lipnja 2026.</izvorni_sadrzaj>
    <derivirana_varijabla naziv="DomainObject.DatumDonosenjaOdluke_1">15.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Petar</izvorni_sadrzaj>
    <derivirana_varijabla naziv="DomainObject.DonositeljOdluke.Ime_1">Petar</derivirana_varijabla>
  </DomainObject.DonositeljOdluke.Ime>
  <DomainObject.DonositeljOdluke.Prezime>
    <izvorni_sadrzaj>Malivuk-Jovanović</izvorni_sadrzaj>
    <derivirana_varijabla naziv="DomainObject.DonositeljOdluke.Prezime_1">Malivuk-Jovanović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2025.</izvorni_sadrzaj>
    <derivirana_varijabla naziv="DomainObject.Predmet.DatumIzradeOptuznogAkta_1">7. srpnja 2025.</derivirana_varijabla>
  </DomainObject.Predmet.DatumIzradeOptuznogAkta>
  <DomainObject.Predmet.DatumIzradeOptuznogAktaFormated>
    <izvorni_sadrzaj>7.7.2025.</izvorni_sadrzaj>
    <derivirana_varijabla naziv="DomainObject.Predmet.DatumIzradeOptuznogAktaFormated_1">7.7.2025.</derivirana_varijabla>
  </DomainObject.Predmet.DatumIzradeOptuznogAktaFormated>
  <DomainObject.Predmet.DatumOsnivanja>
    <izvorni_sadrzaj>14. srpnja 2025.</izvorni_sadrzaj>
    <derivirana_varijabla naziv="DomainObject.Predmet.DatumOsnivanja_1">14.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srpnja 2025.</izvorni_sadrzaj>
    <derivirana_varijabla naziv="DomainObject.Predmet.DatumPrimitkaOptuznogAkta_1">11.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25. travnja 1986.</izvorni_sadrzaj>
    <derivirana_varijabla naziv="DomainObject.Predmet.OkrivljenikFizickaOsoba.DatumRodjenja_1">25. travnja 1986.</derivirana_varijabla>
  </DomainObject.Predmet.OkrivljenikFizickaOsoba.DatumRodjenja>
  <DomainObject.Predmet.OkrivljenikFizickaOsoba.DatumRodjenjaFormated>
    <izvorni_sadrzaj>25.4.1986.</izvorni_sadrzaj>
    <derivirana_varijabla naziv="DomainObject.Predmet.OkrivljenikFizickaOsoba.DatumRodjenjaFormated_1">25.4.1986.</derivirana_varijabla>
  </DomainObject.Predmet.OkrivljenikFizickaOsoba.DatumRodjenjaFormated>
  <DomainObject.Predmet.OkrivljenikFizickaOsoba.Ime>
    <izvorni_sadrzaj>Marko</izvorni_sadrzaj>
    <derivirana_varijabla naziv="DomainObject.Predmet.OkrivljenikFizickaOsoba.Ime_1">Marko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Marko Lušić</izvorni_sadrzaj>
    <derivirana_varijabla naziv="DomainObject.Predmet.OkrivljenikFizickaOsoba.Naziv_1">Marko Lušić</derivirana_varijabla>
  </DomainObject.Predmet.OkrivljenikFizickaOsoba.Naziv>
  <DomainObject.Predmet.OkrivljenikFizickaOsoba.Prezime>
    <izvorni_sadrzaj>Lušić</izvorni_sadrzaj>
    <derivirana_varijabla naziv="DomainObject.Predmet.OkrivljenikFizickaOsoba.Prezime_1">Lušić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47369613880</izvorni_sadrzaj>
    <derivirana_varijabla naziv="DomainObject.Predmet.OkrivljenikFizickaOsoba.Oib_1">47369613880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Pp-1997/2025</izvorni_sadrzaj>
    <derivirana_varijabla naziv="DomainObject.Predmet.OznakaBroj_1">Pp-1997/2025</derivirana_varijabla>
  </DomainObject.Predmet.OznakaBroj>
  <DomainObject.Predmet.OznakaBrojOptuznogAkta>
    <izvorni_sadrzaj>511-02-06-25-4</izvorni_sadrzaj>
    <derivirana_varijabla naziv="DomainObject.Predmet.OznakaBrojOptuznogAkta_1">511-02-06-25-4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činjenično</izvorni_sadrzaj>
    <derivirana_varijabla naziv="DomainObject.Predmet.PrimjedbaSuca_1">činjenično</derivirana_varijabla>
  </DomainObject.Predmet.PrimjedbaSuca>
  <DomainObject.Predmet.ProtustrankaFormated>
    <izvorni_sadrzaj>  Marko Lušić</izvorni_sadrzaj>
    <derivirana_varijabla naziv="DomainObject.Predmet.ProtustrankaFormated_1">  Marko Lušić</derivirana_varijabla>
  </DomainObject.Predmet.ProtustrankaFormated>
  <DomainObject.Predmet.ProtustrankaFormatedOIB>
    <izvorni_sadrzaj>  Marko Lušić, OIB 47369613880</izvorni_sadrzaj>
    <derivirana_varijabla naziv="DomainObject.Predmet.ProtustrankaFormatedOIB_1">  Marko Lušić, OIB 47369613880</derivirana_varijabla>
  </DomainObject.Predmet.ProtustrankaFormatedOIB>
  <DomainObject.Predmet.ProtustrankaFormatedWithAdress>
    <izvorni_sadrzaj> Marko Lušić, Ulica Charlesa Darwina 6c, 10000 Zagreb</izvorni_sadrzaj>
    <derivirana_varijabla naziv="DomainObject.Predmet.ProtustrankaFormatedWithAdress_1"> Marko Lušić, Ulica Charlesa Darwina 6c, 10000 Zagreb</derivirana_varijabla>
  </DomainObject.Predmet.ProtustrankaFormatedWithAdress>
  <DomainObject.Predmet.ProtustrankaFormatedWithAdressOIB>
    <izvorni_sadrzaj> Marko Lušić, OIB 47369613880, Ulica Charlesa Darwina 6c, 10000 Zagreb</izvorni_sadrzaj>
    <derivirana_varijabla naziv="DomainObject.Predmet.ProtustrankaFormatedWithAdressOIB_1"> Marko Lušić, OIB 47369613880, Ulica Charlesa Darwina 6c, 10000 Zagreb</derivirana_varijabla>
  </DomainObject.Predmet.ProtustrankaFormatedWithAdressOIB>
  <DomainObject.Predmet.ProtustrankaWithAdress>
    <izvorni_sadrzaj>Marko Lušić Ulica Charlesa Darwina 6c, 10000 Zagreb</izvorni_sadrzaj>
    <derivirana_varijabla naziv="DomainObject.Predmet.ProtustrankaWithAdress_1">Marko Lušić Ulica Charlesa Darwina 6c, 10000 Zagreb</derivirana_varijabla>
  </DomainObject.Predmet.ProtustrankaWithAdress>
  <DomainObject.Predmet.ProtustrankaWithAdressOIB>
    <izvorni_sadrzaj>Marko Lušić, OIB 47369613880, Ulica Charlesa Darwina 6c, 10000 Zagreb</izvorni_sadrzaj>
    <derivirana_varijabla naziv="DomainObject.Predmet.ProtustrankaWithAdressOIB_1">Marko Lušić, OIB 47369613880, Ulica Charlesa Darwina 6c, 10000 Zagreb</derivirana_varijabla>
  </DomainObject.Predmet.ProtustrankaWithAdressOIB>
  <DomainObject.Predmet.ProtustrankaNazivFormated>
    <izvorni_sadrzaj>Marko Lušić</izvorni_sadrzaj>
    <derivirana_varijabla naziv="DomainObject.Predmet.ProtustrankaNazivFormated_1">Marko Lušić</derivirana_varijabla>
  </DomainObject.Predmet.ProtustrankaNazivFormated>
  <DomainObject.Predmet.ProtustrankaNazivFormatedOIB>
    <izvorni_sadrzaj>Marko Lušić, OIB 47369613880</izvorni_sadrzaj>
    <derivirana_varijabla naziv="DomainObject.Predmet.ProtustrankaNazivFormatedOIB_1">Marko Lušić, OIB 47369613880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Petar Malivuk-Jovanović 52.BJ</izvorni_sadrzaj>
    <derivirana_varijabla naziv="DomainObject.Predmet.Referada.Naziv_1">Petar Malivuk-Jovanović 52.BJ</derivirana_varijabla>
  </DomainObject.Predmet.Referada.Naziv>
  <DomainObject.Predmet.Referada.Oznaka>
    <izvorni_sadrzaj>BJ52</izvorni_sadrzaj>
    <derivirana_varijabla naziv="DomainObject.Predmet.Referada.Oznaka_1">BJ52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Petar Malivuk-Jovanović</izvorni_sadrzaj>
    <derivirana_varijabla naziv="DomainObject.Predmet.Referada.Sudac_1">Petar Malivuk-Jovanović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Čazma</izvorni_sadrzaj>
    <derivirana_varijabla naziv="DomainObject.Predmet.StrankaFormated_1">  Policijska postaja Čazma</derivirana_varijabla>
  </DomainObject.Predmet.StrankaFormated>
  <DomainObject.Predmet.StrankaFormatedOIB>
    <izvorni_sadrzaj>  Policijska postaja Čazma</izvorni_sadrzaj>
    <derivirana_varijabla naziv="DomainObject.Predmet.StrankaFormatedOIB_1">  Policijska postaja Čazma</derivirana_varijabla>
  </DomainObject.Predmet.StrankaFormatedOIB>
  <DomainObject.Predmet.StrankaFormatedWithAdress>
    <izvorni_sadrzaj> Policijska postaja Čazma, Milana Novačića 3, 43240 Čazma</izvorni_sadrzaj>
    <derivirana_varijabla naziv="DomainObject.Predmet.StrankaFormatedWithAdress_1"> Policijska postaja Čazma, Milana Novačića 3, 43240 Čazma</derivirana_varijabla>
  </DomainObject.Predmet.StrankaFormatedWithAdress>
  <DomainObject.Predmet.StrankaFormatedWithAdressOIB>
    <izvorni_sadrzaj> Policijska postaja Čazma, Milana Novačića 3, 43240 Čazma</izvorni_sadrzaj>
    <derivirana_varijabla naziv="DomainObject.Predmet.StrankaFormatedWithAdressOIB_1"> Policijska postaja Čazma, Milana Novačića 3, 43240 Čazma</derivirana_varijabla>
  </DomainObject.Predmet.StrankaFormatedWithAdressOIB>
  <DomainObject.Predmet.StrankaWithAdress>
    <izvorni_sadrzaj>Policijska postaja Čazma Milana Novačića 3,43240 Čazma</izvorni_sadrzaj>
    <derivirana_varijabla naziv="DomainObject.Predmet.StrankaWithAdress_1">Policijska postaja Čazma Milana Novačića 3,43240 Čazma</derivirana_varijabla>
  </DomainObject.Predmet.StrankaWithAdress>
  <DomainObject.Predmet.StrankaWithAdressOIB>
    <izvorni_sadrzaj>Policijska postaja Čazma, Milana Novačića 3,43240 Čazma</izvorni_sadrzaj>
    <derivirana_varijabla naziv="DomainObject.Predmet.StrankaWithAdressOIB_1">Policijska postaja Čazma, Milana Novačića 3,43240 Čazma</derivirana_varijabla>
  </DomainObject.Predmet.StrankaWithAdressOIB>
  <DomainObject.Predmet.StrankaNazivFormated>
    <izvorni_sadrzaj>Policijska postaja Čazma</izvorni_sadrzaj>
    <derivirana_varijabla naziv="DomainObject.Predmet.StrankaNazivFormated_1">Policijska postaja Čazma</derivirana_varijabla>
  </DomainObject.Predmet.StrankaNazivFormated>
  <DomainObject.Predmet.StrankaNazivFormatedOIB>
    <izvorni_sadrzaj>Policijska postaja Čazma</izvorni_sadrzaj>
    <derivirana_varijabla naziv="DomainObject.Predmet.StrankaNazivFormatedOIB_1">Policijska postaja Čazma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Josipa Jelačića 3</izvorni_sadrzaj>
    <derivirana_varijabla naziv="DomainObject.Predmet.Sud.Adresa.UlicaIKBR_1">Josipa Jelačića 3</derivirana_varijabla>
  </DomainObject.Predmet.Sud.Adresa.UlicaIKBR>
  <DomainObject.Predmet.Sud.Naziv>
    <izvorni_sadrzaj>Općinski sud u Bjelovaru</izvorni_sadrzaj>
    <derivirana_varijabla naziv="DomainObject.Predmet.Sud.Naziv_1">Općinski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Petar Malivuk-Jovanović 52.BJ</izvorni_sadrzaj>
    <derivirana_varijabla naziv="DomainObject.Predmet.TrenutnaLokacijaSpisa.Naziv_1">Petar Malivuk-Jovanović 52.BJ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>SOBA 19</izvorni_sadrzaj>
    <derivirana_varijabla naziv="DomainObject.Predmet.UstrojstvenaJedinicaVodi.Prostorija.Naziv_1">SOBA 19</derivirana_varijabla>
  </DomainObject.Predmet.UstrojstvenaJedinicaVodi.Prostorija.Naziv>
  <DomainObject.Predmet.UstrojstvenaJedinicaVodi.Prostorija.Oznaka>
    <izvorni_sadrzaj>19</izvorni_sadrzaj>
    <derivirana_varijabla naziv="DomainObject.Predmet.UstrojstvenaJedinicaVodi.Prostorija.Oznaka_1">19</derivirana_varijabla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Snježana Odorčić</izvorni_sadrzaj>
    <derivirana_varijabla naziv="DomainObject.Predmet.Zapisnicar_1">Snježana Odorčić</derivirana_varijabla>
  </DomainObject.Predmet.Zapisnicar>
  <DomainObject.Predmet.StrankaListFormated>
    <izvorni_sadrzaj>
      <item>Policijska postaja Čazma</item>
    </izvorni_sadrzaj>
    <derivirana_varijabla naziv="DomainObject.Predmet.StrankaListFormated_1">
      <item>Policijska postaja Čazma</item>
    </derivirana_varijabla>
  </DomainObject.Predmet.StrankaListFormated>
  <DomainObject.Predmet.StrankaListFormatedOIB>
    <izvorni_sadrzaj>
      <item>Policijska postaja Čazma</item>
    </izvorni_sadrzaj>
    <derivirana_varijabla naziv="DomainObject.Predmet.StrankaListFormatedOIB_1">
      <item>Policijska postaja Čazma</item>
    </derivirana_varijabla>
  </DomainObject.Predmet.StrankaListFormatedOIB>
  <DomainObject.Predmet.StrankaListFormatedWithAdress>
    <izvorni_sadrzaj>
      <item>Policijska postaja Čazma, Milana Novačića 3, 43240 Čazma</item>
    </izvorni_sadrzaj>
    <derivirana_varijabla naziv="DomainObject.Predmet.StrankaListFormatedWithAdress_1">
      <item>Policijska postaja Čazma, Milana Novačića 3, 43240 Čazma</item>
    </derivirana_varijabla>
  </DomainObject.Predmet.StrankaListFormatedWithAdress>
  <DomainObject.Predmet.StrankaListFormatedWithAdressOIB>
    <izvorni_sadrzaj>
      <item>Policijska postaja Čazma, Milana Novačića 3, 43240 Čazma</item>
    </izvorni_sadrzaj>
    <derivirana_varijabla naziv="DomainObject.Predmet.StrankaListFormatedWithAdressOIB_1">
      <item>Policijska postaja Čazma, Milana Novačića 3, 43240 Čazma</item>
    </derivirana_varijabla>
  </DomainObject.Predmet.StrankaListFormatedWithAdressOIB>
  <DomainObject.Predmet.StrankaListNazivFormated>
    <izvorni_sadrzaj>
      <item>Policijska postaja Čazma</item>
    </izvorni_sadrzaj>
    <derivirana_varijabla naziv="DomainObject.Predmet.StrankaListNazivFormated_1">
      <item>Policijska postaja Čazma</item>
    </derivirana_varijabla>
  </DomainObject.Predmet.StrankaListNazivFormated>
  <DomainObject.Predmet.StrankaListNazivFormatedOIB>
    <izvorni_sadrzaj>
      <item>Policijska postaja Čazma</item>
    </izvorni_sadrzaj>
    <derivirana_varijabla naziv="DomainObject.Predmet.StrankaListNazivFormatedOIB_1">
      <item>Policijska postaja Čazma</item>
    </derivirana_varijabla>
  </DomainObject.Predmet.StrankaListNazivFormatedOIB>
  <DomainObject.Predmet.ProtuStrankaListFormated>
    <izvorni_sadrzaj>
      <item>Marko Lušić</item>
    </izvorni_sadrzaj>
    <derivirana_varijabla naziv="DomainObject.Predmet.ProtuStrankaListFormated_1">
      <item>Marko Lušić</item>
    </derivirana_varijabla>
  </DomainObject.Predmet.ProtuStrankaListFormated>
  <DomainObject.Predmet.ProtuStrankaListFormatedOIB>
    <izvorni_sadrzaj>
      <item>Marko Lušić, OIB 47369613880</item>
    </izvorni_sadrzaj>
    <derivirana_varijabla naziv="DomainObject.Predmet.ProtuStrankaListFormatedOIB_1">
      <item>Marko Lušić, OIB 47369613880</item>
    </derivirana_varijabla>
  </DomainObject.Predmet.ProtuStrankaListFormatedOIB>
  <DomainObject.Predmet.ProtuStrankaListFormatedWithAdress>
    <izvorni_sadrzaj>
      <item>Marko Lušić, Ulica Charlesa Darwina 6c, 10000 Zagreb</item>
    </izvorni_sadrzaj>
    <derivirana_varijabla naziv="DomainObject.Predmet.ProtuStrankaListFormatedWithAdress_1">
      <item>Marko Lušić, Ulica Charlesa Darwina 6c, 10000 Zagreb</item>
    </derivirana_varijabla>
  </DomainObject.Predmet.ProtuStrankaListFormatedWithAdress>
  <DomainObject.Predmet.ProtuStrankaListFormatedWithAdressOIB>
    <izvorni_sadrzaj>
      <item>Marko Lušić, OIB 47369613880, Ulica Charlesa Darwina 6c, 10000 Zagreb</item>
    </izvorni_sadrzaj>
    <derivirana_varijabla naziv="DomainObject.Predmet.ProtuStrankaListFormatedWithAdressOIB_1">
      <item>Marko Lušić, OIB 47369613880, Ulica Charlesa Darwina 6c, 10000 Zagreb</item>
    </derivirana_varijabla>
  </DomainObject.Predmet.ProtuStrankaListFormatedWithAdressOIB>
  <DomainObject.Predmet.ProtuStrankaListNazivFormated>
    <izvorni_sadrzaj>
      <item>Marko Lušić</item>
    </izvorni_sadrzaj>
    <derivirana_varijabla naziv="DomainObject.Predmet.ProtuStrankaListNazivFormated_1">
      <item>Marko Lušić</item>
    </derivirana_varijabla>
  </DomainObject.Predmet.ProtuStrankaListNazivFormated>
  <DomainObject.Predmet.ProtuStrankaListNazivFormatedOIB>
    <izvorni_sadrzaj>
      <item>Marko Lušić, OIB 47369613880</item>
    </izvorni_sadrzaj>
    <derivirana_varijabla naziv="DomainObject.Predmet.ProtuStrankaListNazivFormatedOIB_1">
      <item>Marko Lušić, OIB 47369613880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4.</izvorni_sadrzaj>
    <derivirana_varijabla naziv="DomainObject.Predmet.ClanakZakonaFull_1">članka 229. stavka 4.</derivirana_varijabla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lipnja 2026.</izvorni_sadrzaj>
    <derivirana_varijabla naziv="DomainObject.Datum_1">26.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Čazma</izvorni_sadrzaj>
    <derivirana_varijabla naziv="DomainObject.Predmet.StrankaIDrugi_1">Policijska postaja Čazma</derivirana_varijabla>
  </DomainObject.Predmet.StrankaIDrugi>
  <DomainObject.Predmet.ProtustrankaIDrugi>
    <izvorni_sadrzaj>Marko Lušić</izvorni_sadrzaj>
    <derivirana_varijabla naziv="DomainObject.Predmet.ProtustrankaIDrugi_1">Marko Lušić</derivirana_varijabla>
  </DomainObject.Predmet.ProtustrankaIDrugi>
  <DomainObject.Predmet.StrankaIDrugiAdressOIB>
    <izvorni_sadrzaj>Policijska postaja Čazma, Milana Novačića 3, 43240 Čazma</izvorni_sadrzaj>
    <derivirana_varijabla naziv="DomainObject.Predmet.StrankaIDrugiAdressOIB_1">Policijska postaja Čazma, Milana Novačića 3, 43240 Čazma</derivirana_varijabla>
  </DomainObject.Predmet.StrankaIDrugiAdressOIB>
  <DomainObject.Predmet.ProtustrankaIDrugiAdressOIB>
    <izvorni_sadrzaj>Marko Lušić, OIB 47369613880, Ulica Charlesa Darwina 6c, 10000 Zagreb</izvorni_sadrzaj>
    <derivirana_varijabla naziv="DomainObject.Predmet.ProtustrankaIDrugiAdressOIB_1">Marko Lušić, OIB 47369613880, Ulica Charlesa Darwina 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Lušić</item>
      <item>Policijska postaja Čazma</item>
    </izvorni_sadrzaj>
    <derivirana_varijabla naziv="DomainObject.Predmet.SudioniciListNaziv_1">
      <item>Marko Lušić</item>
      <item>Policijska postaja Čazma</item>
    </derivirana_varijabla>
  </DomainObject.Predmet.SudioniciListNaziv>
  <DomainObject.Predmet.SudioniciListAdressOIB>
    <izvorni_sadrzaj>
      <item>Marko Lušić, OIB 47369613880, Ulica Charlesa Darwina 6c,10000 Zagreb</item>
      <item>Policijska postaja Čazma, Milana Novačića 3,43240 Čazma</item>
    </izvorni_sadrzaj>
    <derivirana_varijabla naziv="DomainObject.Predmet.SudioniciListAdressOIB_1">
      <item>Marko Lušić, OIB 47369613880, Ulica Charlesa Darwina 6c,10000 Zagreb</item>
      <item>Policijska postaja Čazma, Milana Novačića 3,43240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47369613880</item>
      <item>, OIB null</item>
    </izvorni_sadrzaj>
    <derivirana_varijabla naziv="DomainObject.Predmet.SudioniciListNazivOIB_1">
      <item>, OIB 47369613880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2025.</izvorni_sadrzaj>
    <derivirana_varijabla naziv="DomainObject.Predmet.DatumPocetkaProcesa_1">14.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Marko Lušić, Ulica Charlesa Darwina 6c, 10000 Zagreb, OIB: 47369613880, rođen-a 25.04.1986., mjesto rođenja Zagreb (Grad Zagreb)</item>
    </izvorni_sadrzaj>
    <derivirana_varijabla naziv="DomainObject.Predmet.OkrivljenikAdresaMjestoRodjenjaList_1">
      <item>Marko Lušić, Ulica Charlesa Darwina 6c, 10000 Zagreb, OIB: 47369613880, rođen-a 25.04.1986.,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211-07/25-3/8583</izvorni_sadrzaj>
    <derivirana_varijabla naziv="DomainObject.PrviPodnesak.OznakaBrojPodnositelja_1">211-07/25-3/8583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E83BD-BE88-412F-8B09-3B209193E27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833</properties:Words>
  <properties:Characters>4287</properties:Characters>
  <properties:Lines>106</properties:Lines>
  <properties:Paragraphs>29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J-462/09</vt:lpstr>
    </vt:vector>
  </properties:TitlesOfParts>
  <properties:LinksUpToDate>false</properties:LinksUpToDate>
  <properties:CharactersWithSpaces>5320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2026-06-17T09:54:00Z</dcterms:created>
  <dc:creator>Korisnik</dc:creator>
  <cp:lastModifiedBy>Snježana Odorčić</cp:lastModifiedBy>
  <cp:lastPrinted>2026-06-26T06:15:00Z</cp:lastPrinted>
  <dcterms:modified xmlns:xsi="http://www.w3.org/2001/XMLSchema-instance" xsi:type="dcterms:W3CDTF">2026-06-26T06:16:00Z</dcterms:modified>
  <cp:revision>3</cp:revision>
  <dc:title>J-462/09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(Pp-1997-25 čl. 229_.docx)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